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639DD" w14:textId="0E8137D4" w:rsidR="00C75F4E" w:rsidRPr="002B1794" w:rsidRDefault="00C75F4E" w:rsidP="00C75F4E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RAN1#96</w:t>
      </w:r>
      <w:r w:rsidR="00B46291">
        <w:rPr>
          <w:lang w:val="en-US"/>
        </w:rPr>
        <w:t>-bis</w:t>
      </w:r>
      <w:r w:rsidRPr="002B1794">
        <w:rPr>
          <w:lang w:val="en-US"/>
        </w:rPr>
        <w:tab/>
      </w:r>
      <w:r w:rsidRPr="0066090E">
        <w:rPr>
          <w:lang w:val="en-US"/>
        </w:rPr>
        <w:t>R1-19</w:t>
      </w:r>
      <w:r w:rsidR="0066090E" w:rsidRPr="0066090E">
        <w:rPr>
          <w:lang w:val="en-US"/>
        </w:rPr>
        <w:t>04763</w:t>
      </w:r>
    </w:p>
    <w:p w14:paraId="4246A9AD" w14:textId="517C6FBD" w:rsidR="00C75F4E" w:rsidRPr="002B1794" w:rsidRDefault="00E808F0" w:rsidP="00C75F4E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Xi’an</w:t>
      </w:r>
      <w:r w:rsidRPr="0051599E">
        <w:rPr>
          <w:lang w:val="en-US"/>
        </w:rPr>
        <w:t xml:space="preserve">, </w:t>
      </w:r>
      <w:r>
        <w:rPr>
          <w:lang w:val="en-US"/>
        </w:rPr>
        <w:t>China</w:t>
      </w:r>
      <w:r w:rsidRPr="0051599E">
        <w:rPr>
          <w:lang w:val="en-US"/>
        </w:rPr>
        <w:t xml:space="preserve">, </w:t>
      </w:r>
      <w:r>
        <w:rPr>
          <w:lang w:val="en-US"/>
        </w:rPr>
        <w:t>April</w:t>
      </w:r>
      <w:r w:rsidRPr="0051599E">
        <w:rPr>
          <w:lang w:val="en-US"/>
        </w:rPr>
        <w:t xml:space="preserve"> </w:t>
      </w:r>
      <w:r>
        <w:rPr>
          <w:lang w:val="en-US"/>
        </w:rPr>
        <w:t>8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 xml:space="preserve"> – </w:t>
      </w:r>
      <w:r>
        <w:rPr>
          <w:lang w:val="en-US"/>
        </w:rPr>
        <w:t>12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2B1794" w:rsidRDefault="00904CFD" w:rsidP="00904CFD">
      <w:pPr>
        <w:pStyle w:val="3GPPHeader"/>
        <w:rPr>
          <w:lang w:val="en-US"/>
        </w:rPr>
      </w:pPr>
    </w:p>
    <w:p w14:paraId="08577001" w14:textId="77777777" w:rsidR="00904CFD" w:rsidRPr="00CF14F4" w:rsidRDefault="00904CFD" w:rsidP="00904CFD">
      <w:pPr>
        <w:pStyle w:val="3GPPHeader"/>
      </w:pPr>
      <w:r w:rsidRPr="002B1794">
        <w:t>Source:</w:t>
      </w:r>
      <w:r w:rsidRPr="002B1794">
        <w:tab/>
      </w:r>
      <w:r w:rsidRPr="006324F2">
        <w:t>Ericsson</w:t>
      </w:r>
    </w:p>
    <w:p w14:paraId="1D7086CA" w14:textId="7E0B235C" w:rsidR="00904CFD" w:rsidRPr="00F7632F" w:rsidRDefault="00904CFD" w:rsidP="00904CFD">
      <w:pPr>
        <w:pStyle w:val="3GPPHeader"/>
      </w:pPr>
      <w:r w:rsidRPr="00CF14F4">
        <w:t>Title:</w:t>
      </w:r>
      <w:r w:rsidRPr="00CF14F4">
        <w:tab/>
      </w:r>
      <w:r w:rsidR="00262921" w:rsidRPr="00CF14F4">
        <w:t xml:space="preserve">Further observations </w:t>
      </w:r>
      <w:r w:rsidR="00505140" w:rsidRPr="00CF14F4">
        <w:t>on</w:t>
      </w:r>
      <w:r w:rsidR="00DD1FD5" w:rsidRPr="00CF14F4">
        <w:t xml:space="preserve"> length-6 CGS </w:t>
      </w:r>
      <w:r w:rsidR="00D300BA" w:rsidRPr="00CF14F4">
        <w:t>f</w:t>
      </w:r>
      <w:r w:rsidR="00DD1FD5" w:rsidRPr="00E805E9">
        <w:t>or</w:t>
      </w:r>
      <w:r w:rsidR="00D300BA" w:rsidRPr="00E805E9">
        <w:t xml:space="preserve"> </w:t>
      </w:r>
      <w:r w:rsidR="00505140" w:rsidRPr="00E805E9">
        <w:t>low PAPR RS</w:t>
      </w:r>
    </w:p>
    <w:p w14:paraId="00EFAC0D" w14:textId="4E8C1802" w:rsidR="00904CFD" w:rsidRPr="00B91755" w:rsidRDefault="00904CFD" w:rsidP="00904CFD">
      <w:pPr>
        <w:pStyle w:val="3GPPHeader"/>
        <w:rPr>
          <w:lang w:val="en-US"/>
        </w:rPr>
      </w:pPr>
      <w:r w:rsidRPr="00F7632F">
        <w:rPr>
          <w:lang w:val="en-US"/>
        </w:rPr>
        <w:t>Agenda Item:</w:t>
      </w:r>
      <w:r w:rsidRPr="00F7632F">
        <w:rPr>
          <w:lang w:val="en-US"/>
        </w:rPr>
        <w:tab/>
      </w:r>
      <w:r w:rsidR="005E4B93" w:rsidRPr="006324F2">
        <w:rPr>
          <w:lang w:val="en-US"/>
        </w:rPr>
        <w:t>7.2.8.</w:t>
      </w:r>
      <w:r w:rsidR="0066090E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DD79169" w:rsidR="00E90E49" w:rsidRDefault="007F75D5" w:rsidP="00CE0424">
      <w:pPr>
        <w:pStyle w:val="Heading1"/>
      </w:pPr>
      <w:bookmarkStart w:id="0" w:name="_Ref3300719"/>
      <w:r>
        <w:t>Introduction</w:t>
      </w:r>
      <w:bookmarkEnd w:id="0"/>
    </w:p>
    <w:p w14:paraId="41F22443" w14:textId="1B96C62B" w:rsidR="00E808F0" w:rsidRDefault="00E03FA0" w:rsidP="00E03FA0">
      <w:pPr>
        <w:pStyle w:val="BodyText"/>
      </w:pPr>
      <w:r w:rsidRPr="00EF0726">
        <w:t xml:space="preserve">In this contribution, </w:t>
      </w:r>
      <w:r w:rsidR="00053D0F">
        <w:t>maximum PAPR and correlation properties are evaluated for the company submitted length-6 CGS set by March 22</w:t>
      </w:r>
      <w:r w:rsidR="000E06E0">
        <w:t xml:space="preserve"> on RAN1 NR email reflector</w:t>
      </w:r>
      <w:r w:rsidR="005A25DC">
        <w:t>.</w:t>
      </w:r>
      <w:r w:rsidR="000E06E0">
        <w:t xml:space="preserve"> The evaluated CGS are given </w:t>
      </w:r>
      <w:r w:rsidR="00AF6F6F">
        <w:t xml:space="preserve">in Section </w:t>
      </w:r>
      <w:r w:rsidR="00AF6F6F">
        <w:fldChar w:fldCharType="begin"/>
      </w:r>
      <w:r w:rsidR="00AF6F6F">
        <w:instrText xml:space="preserve"> REF _Ref4439035 \r \h </w:instrText>
      </w:r>
      <w:r w:rsidR="00AF6F6F">
        <w:fldChar w:fldCharType="separate"/>
      </w:r>
      <w:r w:rsidR="00AF6F6F">
        <w:t>3</w:t>
      </w:r>
      <w:r w:rsidR="00AF6F6F">
        <w:fldChar w:fldCharType="end"/>
      </w:r>
      <w:r w:rsidR="00AF6F6F">
        <w:t>.</w:t>
      </w:r>
    </w:p>
    <w:p w14:paraId="4454673B" w14:textId="3F1F2ED7" w:rsidR="000E06E0" w:rsidRDefault="000E06E0" w:rsidP="00E03FA0">
      <w:pPr>
        <w:pStyle w:val="BodyText"/>
      </w:pPr>
      <w:r>
        <w:t>The different alternatives are categorized as follows:</w:t>
      </w:r>
    </w:p>
    <w:p w14:paraId="34437C47" w14:textId="25BB1DCA" w:rsidR="000E06E0" w:rsidRPr="000E06E0" w:rsidRDefault="000E06E0" w:rsidP="000E06E0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lang w:val="en-US" w:eastAsia="en-US"/>
        </w:rPr>
      </w:pPr>
      <w:r w:rsidRPr="005A25DC">
        <w:rPr>
          <w:rStyle w:val="Strong"/>
        </w:rPr>
        <w:t>Alt.1</w:t>
      </w:r>
      <w:r w:rsidRPr="005A25DC">
        <w:t xml:space="preserve"> pre-DFT block-OCC [X -X] and use length N</w:t>
      </w:r>
      <w:r w:rsidR="009505B8">
        <w:t>-</w:t>
      </w:r>
      <w:r w:rsidRPr="005A25DC">
        <w:t>DFT and a single sequence set X</w:t>
      </w:r>
    </w:p>
    <w:p w14:paraId="1C037A59" w14:textId="27BBAA1A" w:rsidR="000E06E0" w:rsidRPr="000E06E0" w:rsidRDefault="000E06E0" w:rsidP="000E06E0">
      <w:pPr>
        <w:numPr>
          <w:ilvl w:val="1"/>
          <w:numId w:val="25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t>Property: AC,</w:t>
      </w:r>
      <w:r w:rsidR="00C767A6">
        <w:t xml:space="preserve"> </w:t>
      </w:r>
      <w:r w:rsidRPr="005A25DC">
        <w:t>XC,</w:t>
      </w:r>
      <w:r w:rsidR="00C767A6">
        <w:t xml:space="preserve"> </w:t>
      </w:r>
      <w:r w:rsidRPr="005A25DC">
        <w:t>PAPR different for the two combs (due to [X X] and [X -X])</w:t>
      </w:r>
    </w:p>
    <w:p w14:paraId="4C7977E8" w14:textId="7F6EE1DD" w:rsidR="000E06E0" w:rsidRPr="000E06E0" w:rsidRDefault="000E06E0" w:rsidP="000E06E0">
      <w:pPr>
        <w:numPr>
          <w:ilvl w:val="1"/>
          <w:numId w:val="25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t xml:space="preserve">A single sequence set X design may </w:t>
      </w:r>
      <w:r w:rsidR="00583399" w:rsidRPr="005A25DC">
        <w:t>consider</w:t>
      </w:r>
      <w:r w:rsidRPr="005A25DC">
        <w:t xml:space="preserve"> AC,</w:t>
      </w:r>
      <w:r w:rsidR="00583399">
        <w:t xml:space="preserve"> </w:t>
      </w:r>
      <w:r w:rsidRPr="005A25DC">
        <w:t>XC and PAPR for both the X</w:t>
      </w:r>
      <w:r w:rsidR="006E1704">
        <w:t xml:space="preserve"> </w:t>
      </w:r>
      <w:proofErr w:type="spellStart"/>
      <w:r w:rsidRPr="005A25DC">
        <w:t>X</w:t>
      </w:r>
      <w:proofErr w:type="spellEnd"/>
      <w:r w:rsidRPr="005A25DC">
        <w:t xml:space="preserve"> and the X -X mapping, i.e. for mapping to any of the two combs</w:t>
      </w:r>
      <w:r w:rsidR="00BA775A">
        <w:t>.</w:t>
      </w:r>
    </w:p>
    <w:p w14:paraId="6AF9D55F" w14:textId="3B06F0DD" w:rsidR="000E06E0" w:rsidRPr="000E06E0" w:rsidRDefault="000E06E0" w:rsidP="000E06E0">
      <w:pPr>
        <w:numPr>
          <w:ilvl w:val="0"/>
          <w:numId w:val="26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rPr>
          <w:rStyle w:val="Strong"/>
        </w:rPr>
        <w:t>Alt.2</w:t>
      </w:r>
      <w:r w:rsidRPr="005A25DC">
        <w:t xml:space="preserve"> Rel-15 Type 1 Mapping with a single sequence set X, i.e., sequence X in time domain gives same frequency domain sequence on both combs</w:t>
      </w:r>
    </w:p>
    <w:p w14:paraId="0D7B9267" w14:textId="14531ED6" w:rsidR="000E06E0" w:rsidRPr="000E06E0" w:rsidRDefault="000E06E0" w:rsidP="000E06E0">
      <w:pPr>
        <w:numPr>
          <w:ilvl w:val="1"/>
          <w:numId w:val="27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t>Property: AC,</w:t>
      </w:r>
      <w:r w:rsidR="00BA775A">
        <w:t xml:space="preserve"> </w:t>
      </w:r>
      <w:r w:rsidRPr="005A25DC">
        <w:t>XC same on both combs, PAPR different for the two combs</w:t>
      </w:r>
    </w:p>
    <w:p w14:paraId="58AC3AAE" w14:textId="2E4E4A93" w:rsidR="000E06E0" w:rsidRPr="000E06E0" w:rsidRDefault="000E06E0" w:rsidP="000E06E0">
      <w:pPr>
        <w:numPr>
          <w:ilvl w:val="1"/>
          <w:numId w:val="27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t>Mapping to 2</w:t>
      </w:r>
      <w:r w:rsidRPr="005A25DC">
        <w:rPr>
          <w:vertAlign w:val="superscript"/>
        </w:rPr>
        <w:t>nd</w:t>
      </w:r>
      <w:r w:rsidRPr="005A25DC">
        <w:t xml:space="preserve"> comb can be implemented either pre-DFT (by applying exp(j*2*pi*n/N)) or post-DFT (direct mapping to 2</w:t>
      </w:r>
      <w:r w:rsidRPr="005A25DC">
        <w:rPr>
          <w:vertAlign w:val="superscript"/>
        </w:rPr>
        <w:t>nd</w:t>
      </w:r>
      <w:r w:rsidRPr="005A25DC">
        <w:t xml:space="preserve"> comb)</w:t>
      </w:r>
    </w:p>
    <w:p w14:paraId="62540711" w14:textId="3A358998" w:rsidR="000E06E0" w:rsidRPr="000E06E0" w:rsidRDefault="000E06E0" w:rsidP="000E06E0">
      <w:pPr>
        <w:numPr>
          <w:ilvl w:val="1"/>
          <w:numId w:val="27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t>A single sequence set X may be designed independently of which comb is assumed with respect to XC,</w:t>
      </w:r>
      <w:r w:rsidR="00A03E2F">
        <w:t xml:space="preserve"> </w:t>
      </w:r>
      <w:r w:rsidRPr="005A25DC">
        <w:t>AC properties since resulting XC and AC will be the same for each comb</w:t>
      </w:r>
      <w:r w:rsidR="00A03E2F">
        <w:t>.</w:t>
      </w:r>
    </w:p>
    <w:p w14:paraId="4C9FF98E" w14:textId="3E3A7478" w:rsidR="000E06E0" w:rsidRPr="000E06E0" w:rsidRDefault="000E06E0" w:rsidP="000E06E0">
      <w:pPr>
        <w:numPr>
          <w:ilvl w:val="1"/>
          <w:numId w:val="27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t xml:space="preserve">However, the single sequence set X may be designed to </w:t>
      </w:r>
      <w:r w:rsidR="000B4432" w:rsidRPr="005A25DC">
        <w:t>consider</w:t>
      </w:r>
      <w:r w:rsidRPr="005A25DC">
        <w:t xml:space="preserve"> PAPR for mapping to any of the two combs since PAPR will differ between the two combs assuming same FDSS filter</w:t>
      </w:r>
    </w:p>
    <w:p w14:paraId="3035A962" w14:textId="151F4F8A" w:rsidR="000E06E0" w:rsidRPr="000E06E0" w:rsidRDefault="000E06E0" w:rsidP="000E06E0">
      <w:pPr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rPr>
          <w:rStyle w:val="Strong"/>
        </w:rPr>
        <w:t>Alt.3</w:t>
      </w:r>
      <w:r w:rsidRPr="005A25DC">
        <w:t xml:space="preserve"> With </w:t>
      </w:r>
      <w:r w:rsidR="000B4432" w:rsidRPr="005A25DC">
        <w:t>two different</w:t>
      </w:r>
      <w:r w:rsidRPr="005A25DC">
        <w:t xml:space="preserve"> sequence sets X1 and X2 to be used use for first and second comb respectively, further categorized into</w:t>
      </w:r>
    </w:p>
    <w:p w14:paraId="15AFE48E" w14:textId="5F3B9F0A" w:rsidR="000E06E0" w:rsidRPr="000E06E0" w:rsidRDefault="000E06E0" w:rsidP="000E06E0">
      <w:pPr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rPr>
          <w:rStyle w:val="Strong"/>
        </w:rPr>
        <w:t>Alt.3-a</w:t>
      </w:r>
      <w:r w:rsidRPr="005A25DC">
        <w:rPr>
          <w:rStyle w:val="Strong"/>
          <w:b w:val="0"/>
          <w:bCs w:val="0"/>
        </w:rPr>
        <w:t>:  As in Alt.1 where instead two sequence sets X1 and X2 are designed for use as [X1 X</w:t>
      </w:r>
      <w:r w:rsidR="002F111A">
        <w:rPr>
          <w:rStyle w:val="Strong"/>
          <w:b w:val="0"/>
          <w:bCs w:val="0"/>
        </w:rPr>
        <w:t>1</w:t>
      </w:r>
      <w:r w:rsidRPr="005A25DC">
        <w:rPr>
          <w:rStyle w:val="Strong"/>
          <w:b w:val="0"/>
          <w:bCs w:val="0"/>
        </w:rPr>
        <w:t>] or [X2 -X2] for the two combs respectively</w:t>
      </w:r>
      <w:r w:rsidR="002F111A">
        <w:rPr>
          <w:rStyle w:val="Strong"/>
          <w:b w:val="0"/>
          <w:bCs w:val="0"/>
        </w:rPr>
        <w:t>,</w:t>
      </w:r>
      <w:r w:rsidRPr="005A25DC">
        <w:t xml:space="preserve"> in order to optimize XC,</w:t>
      </w:r>
      <w:r w:rsidR="002F111A">
        <w:t xml:space="preserve"> </w:t>
      </w:r>
      <w:r w:rsidRPr="005A25DC">
        <w:t>AC and PAPR per comb</w:t>
      </w:r>
    </w:p>
    <w:p w14:paraId="1293A3FE" w14:textId="66889920" w:rsidR="000E06E0" w:rsidRPr="000E06E0" w:rsidRDefault="000E06E0">
      <w:pPr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rPr>
          <w:rStyle w:val="Strong"/>
        </w:rPr>
        <w:t>Alt.3-b</w:t>
      </w:r>
      <w:r w:rsidRPr="005A25DC">
        <w:rPr>
          <w:rStyle w:val="Strong"/>
          <w:b w:val="0"/>
          <w:bCs w:val="0"/>
        </w:rPr>
        <w:t>:  As in Alt.2 where instead two sequence sets X1 and X2 are designed for each of the two combs respectively</w:t>
      </w:r>
      <w:r w:rsidR="00586D65">
        <w:rPr>
          <w:rStyle w:val="Strong"/>
          <w:b w:val="0"/>
          <w:bCs w:val="0"/>
        </w:rPr>
        <w:t>,</w:t>
      </w:r>
      <w:r w:rsidRPr="005A25DC">
        <w:t xml:space="preserve"> in order to optimize XC,</w:t>
      </w:r>
      <w:r w:rsidR="00586D65">
        <w:t xml:space="preserve"> </w:t>
      </w:r>
      <w:r w:rsidRPr="005A25DC">
        <w:t>AC and PAPR per comb</w:t>
      </w:r>
    </w:p>
    <w:p w14:paraId="7F009707" w14:textId="02EDA54F" w:rsidR="000E06E0" w:rsidRPr="000E06E0" w:rsidRDefault="000E06E0" w:rsidP="000E06E0">
      <w:pPr>
        <w:numPr>
          <w:ilvl w:val="0"/>
          <w:numId w:val="28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5A25DC">
        <w:rPr>
          <w:rStyle w:val="Strong"/>
        </w:rPr>
        <w:t>Alt.4</w:t>
      </w:r>
      <w:r w:rsidRPr="005A25DC">
        <w:t xml:space="preserve"> Pre-DFT symbol level OCC</w:t>
      </w:r>
      <w:r w:rsidR="000B63DB">
        <w:t xml:space="preserve"> </w:t>
      </w:r>
      <w:r w:rsidR="002817AE">
        <w:t>(</w:t>
      </w:r>
      <w:r w:rsidRPr="005A25DC">
        <w:t>[++++…</w:t>
      </w:r>
      <w:r w:rsidR="0092047D">
        <w:t>+</w:t>
      </w:r>
      <w:r w:rsidRPr="005A25DC">
        <w:t>], [+-+-</w:t>
      </w:r>
      <w:r w:rsidR="0092047D">
        <w:t xml:space="preserve"> ... +-</w:t>
      </w:r>
      <w:r w:rsidRPr="005A25DC">
        <w:t>]</w:t>
      </w:r>
      <w:r w:rsidR="002817AE">
        <w:t>)</w:t>
      </w:r>
      <w:r w:rsidRPr="000E06E0">
        <w:t xml:space="preserve"> </w:t>
      </w:r>
      <w:r w:rsidR="00237B4A">
        <w:t>applied to [X X]</w:t>
      </w:r>
    </w:p>
    <w:p w14:paraId="793DFEB8" w14:textId="03231056" w:rsidR="000E06E0" w:rsidRDefault="00B349C3" w:rsidP="00262225">
      <w:pPr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840CDF">
        <w:rPr>
          <w:rStyle w:val="Strong"/>
          <w:bCs w:val="0"/>
        </w:rPr>
        <w:t>Alt</w:t>
      </w:r>
      <w:r w:rsidR="00561B8E" w:rsidRPr="00840CDF">
        <w:rPr>
          <w:rStyle w:val="Strong"/>
          <w:bCs w:val="0"/>
        </w:rPr>
        <w:t>.4-a</w:t>
      </w:r>
      <w:r w:rsidR="00561B8E">
        <w:rPr>
          <w:rStyle w:val="Strong"/>
          <w:b w:val="0"/>
          <w:bCs w:val="0"/>
        </w:rPr>
        <w:t xml:space="preserve">: </w:t>
      </w:r>
      <w:r w:rsidR="00FE07E6" w:rsidRPr="005A25DC">
        <w:t>[++++…</w:t>
      </w:r>
      <w:r w:rsidR="0092047D">
        <w:t>+</w:t>
      </w:r>
      <w:r w:rsidR="00FE07E6" w:rsidRPr="005A25DC">
        <w:t>]</w:t>
      </w:r>
      <w:r w:rsidR="00D8330E">
        <w:rPr>
          <w:rStyle w:val="Strong"/>
          <w:b w:val="0"/>
          <w:bCs w:val="0"/>
        </w:rPr>
        <w:t xml:space="preserve"> </w:t>
      </w:r>
      <w:r w:rsidR="00FE07E6">
        <w:rPr>
          <w:rStyle w:val="Strong"/>
          <w:b w:val="0"/>
          <w:bCs w:val="0"/>
        </w:rPr>
        <w:t xml:space="preserve">on first comb and </w:t>
      </w:r>
      <w:r w:rsidR="00262225" w:rsidRPr="005A25DC">
        <w:t>[+-+-</w:t>
      </w:r>
      <w:r w:rsidR="00262225">
        <w:t xml:space="preserve"> ... +-</w:t>
      </w:r>
      <w:r w:rsidR="00262225" w:rsidRPr="005A25DC">
        <w:t>]</w:t>
      </w:r>
      <w:r w:rsidR="00262225">
        <w:t xml:space="preserve"> on second comb</w:t>
      </w:r>
      <w:r w:rsidR="00C973A7">
        <w:t xml:space="preserve"> via</w:t>
      </w:r>
      <w:r w:rsidR="00C973A7" w:rsidRPr="005A25DC">
        <w:t xml:space="preserve"> </w:t>
      </w:r>
      <w:r w:rsidR="006024C3">
        <w:t>block TD-OCC</w:t>
      </w:r>
      <w:r w:rsidR="00AE5455">
        <w:t xml:space="preserve"> (Alt.1)</w:t>
      </w:r>
    </w:p>
    <w:p w14:paraId="23306890" w14:textId="4F589507" w:rsidR="00262225" w:rsidRDefault="004C48B1" w:rsidP="00262225">
      <w:pPr>
        <w:numPr>
          <w:ilvl w:val="1"/>
          <w:numId w:val="28"/>
        </w:num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</w:pPr>
      <w:r w:rsidRPr="00840CDF">
        <w:rPr>
          <w:b/>
        </w:rPr>
        <w:t>Alt.4-b</w:t>
      </w:r>
      <w:r>
        <w:t>:</w:t>
      </w:r>
      <w:r w:rsidR="00AF0326" w:rsidRPr="00AF0326">
        <w:t xml:space="preserve"> </w:t>
      </w:r>
      <w:r w:rsidR="00AF0326" w:rsidRPr="005A25DC">
        <w:t>[++++…</w:t>
      </w:r>
      <w:r w:rsidR="00AF0326">
        <w:t>+</w:t>
      </w:r>
      <w:r w:rsidR="00AF0326" w:rsidRPr="005A25DC">
        <w:t>]</w:t>
      </w:r>
      <w:r w:rsidR="00AF0326">
        <w:rPr>
          <w:rStyle w:val="Strong"/>
          <w:b w:val="0"/>
          <w:bCs w:val="0"/>
        </w:rPr>
        <w:t xml:space="preserve"> on first comb and </w:t>
      </w:r>
      <w:r w:rsidR="00AF0326" w:rsidRPr="005A25DC">
        <w:t>[+-+-</w:t>
      </w:r>
      <w:r w:rsidR="00AF0326">
        <w:t xml:space="preserve"> ... +-</w:t>
      </w:r>
      <w:r w:rsidR="00AF0326" w:rsidRPr="005A25DC">
        <w:t>]</w:t>
      </w:r>
      <w:r w:rsidR="00AF0326">
        <w:t xml:space="preserve"> on second comb</w:t>
      </w:r>
      <w:r w:rsidR="00086B18">
        <w:t xml:space="preserve"> via </w:t>
      </w:r>
      <w:r w:rsidR="00265098" w:rsidRPr="005A25DC">
        <w:t>exp(j*2*pi*n/N)</w:t>
      </w:r>
      <w:r w:rsidR="004B45BB">
        <w:t xml:space="preserve"> (Alt.2)</w:t>
      </w:r>
    </w:p>
    <w:p w14:paraId="7F8A6A1E" w14:textId="77777777" w:rsidR="007D197C" w:rsidRPr="00E808F0" w:rsidRDefault="007D197C" w:rsidP="007D197C">
      <w:pPr>
        <w:overflowPunct/>
        <w:autoSpaceDE/>
        <w:autoSpaceDN/>
        <w:adjustRightInd/>
        <w:spacing w:before="100" w:beforeAutospacing="1" w:after="100" w:afterAutospacing="1"/>
        <w:ind w:left="720"/>
        <w:jc w:val="left"/>
        <w:textAlignment w:val="auto"/>
      </w:pPr>
    </w:p>
    <w:p w14:paraId="0AE0DAB9" w14:textId="439CCC56" w:rsidR="000400F7" w:rsidRDefault="00163258" w:rsidP="00E808F0">
      <w:pPr>
        <w:pStyle w:val="Heading1"/>
        <w:rPr>
          <w:lang w:val="en-US"/>
        </w:rPr>
      </w:pPr>
      <w:r>
        <w:rPr>
          <w:lang w:val="en-US"/>
        </w:rPr>
        <w:t>Evaluations of alternative DMRS port multiplexing</w:t>
      </w:r>
      <w:r w:rsidR="00AF6F6F">
        <w:rPr>
          <w:lang w:val="en-US"/>
        </w:rPr>
        <w:t xml:space="preserve"> methods</w:t>
      </w:r>
    </w:p>
    <w:p w14:paraId="4F34FAFD" w14:textId="7DEF88CF" w:rsidR="005704AC" w:rsidRDefault="00053D0F" w:rsidP="00053D0F">
      <w:pPr>
        <w:pStyle w:val="Heading2"/>
        <w:rPr>
          <w:lang w:val="en-US"/>
        </w:rPr>
      </w:pPr>
      <w:r>
        <w:rPr>
          <w:lang w:val="en-US"/>
        </w:rPr>
        <w:t>Alternative 1</w:t>
      </w:r>
      <w:r w:rsidR="000E06E0">
        <w:rPr>
          <w:lang w:val="en-US"/>
        </w:rPr>
        <w:t xml:space="preserve"> using [X -X</w:t>
      </w:r>
      <w:r w:rsidR="00FA3952">
        <w:rPr>
          <w:lang w:val="en-US"/>
        </w:rPr>
        <w:t>] for port 2</w:t>
      </w:r>
    </w:p>
    <w:p w14:paraId="5282EA94" w14:textId="79D85E7C" w:rsidR="00CF14F4" w:rsidRPr="000E06E0" w:rsidRDefault="000E06E0" w:rsidP="00CF14F4">
      <w:pPr>
        <w:rPr>
          <w:lang w:val="en-US"/>
        </w:rPr>
      </w:pPr>
      <w:r>
        <w:rPr>
          <w:lang w:val="en-US"/>
        </w:rPr>
        <w:t xml:space="preserve">Four companies submitted sequences for this alternative. </w:t>
      </w:r>
      <w:r w:rsidR="00CF14F4">
        <w:rPr>
          <w:lang w:val="en-US"/>
        </w:rPr>
        <w:t xml:space="preserve">Note that PAPR for </w:t>
      </w:r>
      <w:r w:rsidR="003F0B2A">
        <w:rPr>
          <w:lang w:val="en-US"/>
        </w:rPr>
        <w:t xml:space="preserve">1 PRB </w:t>
      </w:r>
      <w:r w:rsidR="00CF14F4">
        <w:rPr>
          <w:lang w:val="en-US"/>
        </w:rPr>
        <w:t xml:space="preserve">PUSCH is </w:t>
      </w:r>
      <w:r w:rsidR="00BA795F">
        <w:rPr>
          <w:lang w:val="en-US"/>
        </w:rPr>
        <w:t xml:space="preserve">around </w:t>
      </w:r>
      <w:r w:rsidR="00F7632F">
        <w:rPr>
          <w:lang w:val="en-US"/>
        </w:rPr>
        <w:t>1.9</w:t>
      </w:r>
      <w:r w:rsidR="00CF14F4">
        <w:rPr>
          <w:lang w:val="en-US"/>
        </w:rPr>
        <w:t xml:space="preserve"> dB and not all sequence proposals </w:t>
      </w:r>
      <w:r w:rsidR="00BA795F">
        <w:rPr>
          <w:lang w:val="en-US"/>
        </w:rPr>
        <w:t>match</w:t>
      </w:r>
      <w:r w:rsidR="00CF14F4">
        <w:rPr>
          <w:lang w:val="en-US"/>
        </w:rPr>
        <w:t xml:space="preserve"> </w:t>
      </w:r>
      <w:r w:rsidR="00BA795F">
        <w:rPr>
          <w:lang w:val="en-US"/>
        </w:rPr>
        <w:t xml:space="preserve">this </w:t>
      </w:r>
      <w:r w:rsidR="00CF14F4">
        <w:rPr>
          <w:lang w:val="en-US"/>
        </w:rPr>
        <w:t>PAPR value</w:t>
      </w:r>
      <w:r w:rsidR="00BA795F">
        <w:rPr>
          <w:lang w:val="en-US"/>
        </w:rPr>
        <w:t xml:space="preserve"> for both ports</w:t>
      </w:r>
      <w:r w:rsidR="00CF14F4">
        <w:rPr>
          <w:lang w:val="en-US"/>
        </w:rPr>
        <w:t>.</w:t>
      </w:r>
    </w:p>
    <w:p w14:paraId="68A75F09" w14:textId="6697396D" w:rsidR="000E06E0" w:rsidRPr="000E06E0" w:rsidRDefault="00CF14F4" w:rsidP="005A25DC">
      <w:pPr>
        <w:rPr>
          <w:lang w:val="en-US"/>
        </w:rPr>
      </w:pPr>
      <w:r>
        <w:rPr>
          <w:lang w:val="en-US"/>
        </w:rPr>
        <w:t xml:space="preserve">. </w:t>
      </w:r>
    </w:p>
    <w:p w14:paraId="329BD220" w14:textId="6A1332DC" w:rsidR="00C06938" w:rsidRDefault="00C06938" w:rsidP="00C06938">
      <w:pPr>
        <w:rPr>
          <w:lang w:val="en-US"/>
        </w:rPr>
      </w:pPr>
    </w:p>
    <w:p w14:paraId="7D931AC7" w14:textId="0F7743F9" w:rsidR="007D4F00" w:rsidRDefault="007D4F00" w:rsidP="00C06938">
      <w:pPr>
        <w:rPr>
          <w:lang w:val="en-US"/>
        </w:rPr>
      </w:pPr>
    </w:p>
    <w:p w14:paraId="6D776EB6" w14:textId="77777777" w:rsidR="007D4F00" w:rsidRPr="00C06938" w:rsidRDefault="007D4F00" w:rsidP="00C06938">
      <w:pPr>
        <w:rPr>
          <w:lang w:val="en-US"/>
        </w:rPr>
      </w:pPr>
    </w:p>
    <w:p w14:paraId="07E24E78" w14:textId="32BC915B" w:rsidR="00053D0F" w:rsidRPr="00053D0F" w:rsidRDefault="00C06938" w:rsidP="00C06938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</w:t>
      </w:r>
      <w:r>
        <w:fldChar w:fldCharType="end"/>
      </w:r>
      <w:r>
        <w:t>. Maximum PAPR [dB]</w:t>
      </w:r>
      <w:r w:rsidR="00761CA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8"/>
        <w:gridCol w:w="1198"/>
        <w:gridCol w:w="1198"/>
        <w:gridCol w:w="1198"/>
        <w:gridCol w:w="1198"/>
        <w:gridCol w:w="1198"/>
        <w:gridCol w:w="1081"/>
        <w:gridCol w:w="1081"/>
      </w:tblGrid>
      <w:tr w:rsidR="00C42BB0" w:rsidRPr="009050BC" w14:paraId="682539AA" w14:textId="77777777" w:rsidTr="00B11071">
        <w:tc>
          <w:tcPr>
            <w:tcW w:w="2396" w:type="dxa"/>
            <w:gridSpan w:val="2"/>
          </w:tcPr>
          <w:p w14:paraId="0F584667" w14:textId="7A7F7544" w:rsidR="00C42BB0" w:rsidRPr="003D168D" w:rsidRDefault="00C42BB0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Qualcomm</w:t>
            </w:r>
          </w:p>
        </w:tc>
        <w:tc>
          <w:tcPr>
            <w:tcW w:w="2396" w:type="dxa"/>
            <w:gridSpan w:val="2"/>
          </w:tcPr>
          <w:p w14:paraId="13147701" w14:textId="46AE2E89" w:rsidR="00C42BB0" w:rsidRPr="003D168D" w:rsidRDefault="00C42BB0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ZTE</w:t>
            </w:r>
          </w:p>
        </w:tc>
        <w:tc>
          <w:tcPr>
            <w:tcW w:w="2396" w:type="dxa"/>
            <w:gridSpan w:val="2"/>
          </w:tcPr>
          <w:p w14:paraId="396CF196" w14:textId="452B3B08" w:rsidR="00C42BB0" w:rsidRPr="003D168D" w:rsidRDefault="00C42BB0" w:rsidP="00B11071">
            <w:pPr>
              <w:jc w:val="center"/>
              <w:rPr>
                <w:b/>
                <w:lang w:eastAsia="ja-JP"/>
              </w:rPr>
            </w:pPr>
            <w:proofErr w:type="spellStart"/>
            <w:r w:rsidRPr="003D168D">
              <w:rPr>
                <w:b/>
                <w:lang w:eastAsia="ja-JP"/>
              </w:rPr>
              <w:t>Mediatek</w:t>
            </w:r>
            <w:proofErr w:type="spellEnd"/>
          </w:p>
        </w:tc>
        <w:tc>
          <w:tcPr>
            <w:tcW w:w="2162" w:type="dxa"/>
            <w:gridSpan w:val="2"/>
          </w:tcPr>
          <w:p w14:paraId="0664E802" w14:textId="7DB54D96" w:rsidR="00C42BB0" w:rsidRPr="003D168D" w:rsidRDefault="00C42BB0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Vivo</w:t>
            </w:r>
          </w:p>
        </w:tc>
      </w:tr>
      <w:tr w:rsidR="00053D0F" w:rsidRPr="009050BC" w14:paraId="721F897A" w14:textId="1784C4F6" w:rsidTr="00053D0F">
        <w:tc>
          <w:tcPr>
            <w:tcW w:w="1198" w:type="dxa"/>
          </w:tcPr>
          <w:p w14:paraId="14B1D305" w14:textId="77777777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1198" w:type="dxa"/>
          </w:tcPr>
          <w:p w14:paraId="04F91174" w14:textId="77777777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1198" w:type="dxa"/>
          </w:tcPr>
          <w:p w14:paraId="621F502D" w14:textId="77777777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1198" w:type="dxa"/>
          </w:tcPr>
          <w:p w14:paraId="6653C1A9" w14:textId="77777777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1198" w:type="dxa"/>
          </w:tcPr>
          <w:p w14:paraId="36395F24" w14:textId="77777777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Port 0 </w:t>
            </w:r>
          </w:p>
        </w:tc>
        <w:tc>
          <w:tcPr>
            <w:tcW w:w="1198" w:type="dxa"/>
          </w:tcPr>
          <w:p w14:paraId="5203AD63" w14:textId="77777777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1081" w:type="dxa"/>
          </w:tcPr>
          <w:p w14:paraId="5B84DCE5" w14:textId="797790C9" w:rsidR="00053D0F" w:rsidRDefault="00FC114C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1081" w:type="dxa"/>
          </w:tcPr>
          <w:p w14:paraId="131B1AA1" w14:textId="7C72F19A" w:rsidR="00053D0F" w:rsidRDefault="00FC114C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</w:tr>
      <w:tr w:rsidR="00053D0F" w:rsidRPr="009050BC" w14:paraId="42B14F85" w14:textId="11D95960" w:rsidTr="006324F2">
        <w:tc>
          <w:tcPr>
            <w:tcW w:w="1198" w:type="dxa"/>
          </w:tcPr>
          <w:p w14:paraId="3EE9F758" w14:textId="79537C76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198" w:type="dxa"/>
          </w:tcPr>
          <w:p w14:paraId="30C2C5B5" w14:textId="384A44EE" w:rsidR="00053D0F" w:rsidRPr="009050BC" w:rsidRDefault="00053D0F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198" w:type="dxa"/>
            <w:shd w:val="clear" w:color="auto" w:fill="FF0000"/>
          </w:tcPr>
          <w:p w14:paraId="3B278952" w14:textId="14E02D73" w:rsidR="00053D0F" w:rsidRPr="009050BC" w:rsidRDefault="00FC114C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2.3</w:t>
            </w:r>
          </w:p>
        </w:tc>
        <w:tc>
          <w:tcPr>
            <w:tcW w:w="1198" w:type="dxa"/>
            <w:shd w:val="clear" w:color="auto" w:fill="FF0000"/>
          </w:tcPr>
          <w:p w14:paraId="76CBDD16" w14:textId="3E3C4F6A" w:rsidR="00053D0F" w:rsidRPr="009050BC" w:rsidRDefault="00FC114C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2.1</w:t>
            </w:r>
          </w:p>
        </w:tc>
        <w:tc>
          <w:tcPr>
            <w:tcW w:w="1198" w:type="dxa"/>
          </w:tcPr>
          <w:p w14:paraId="05ED8E15" w14:textId="70A178A0" w:rsidR="00053D0F" w:rsidRPr="009050BC" w:rsidRDefault="00C06938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198" w:type="dxa"/>
            <w:shd w:val="clear" w:color="auto" w:fill="FF0000"/>
          </w:tcPr>
          <w:p w14:paraId="05705D20" w14:textId="65109146" w:rsidR="00053D0F" w:rsidRPr="009050BC" w:rsidRDefault="00C06938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3.5</w:t>
            </w:r>
          </w:p>
        </w:tc>
        <w:tc>
          <w:tcPr>
            <w:tcW w:w="1081" w:type="dxa"/>
            <w:shd w:val="clear" w:color="auto" w:fill="FF0000"/>
          </w:tcPr>
          <w:p w14:paraId="5A4664E8" w14:textId="5F5F551E" w:rsidR="00053D0F" w:rsidRPr="006324F2" w:rsidRDefault="00C42BB0" w:rsidP="00B11071">
            <w:pPr>
              <w:jc w:val="center"/>
              <w:rPr>
                <w:color w:val="FFFFFF" w:themeColor="background1"/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2.8</w:t>
            </w:r>
          </w:p>
        </w:tc>
        <w:tc>
          <w:tcPr>
            <w:tcW w:w="1081" w:type="dxa"/>
            <w:shd w:val="clear" w:color="auto" w:fill="FF0000"/>
          </w:tcPr>
          <w:p w14:paraId="5999F87D" w14:textId="28E82C60" w:rsidR="00053D0F" w:rsidRPr="006324F2" w:rsidRDefault="00C42BB0" w:rsidP="00B11071">
            <w:pPr>
              <w:jc w:val="center"/>
              <w:rPr>
                <w:color w:val="FFFFFF" w:themeColor="background1"/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2.9</w:t>
            </w:r>
          </w:p>
        </w:tc>
      </w:tr>
    </w:tbl>
    <w:p w14:paraId="3EEDC971" w14:textId="2A80B346" w:rsidR="00053D0F" w:rsidRDefault="00053D0F" w:rsidP="00053D0F">
      <w:pPr>
        <w:rPr>
          <w:lang w:val="en-US"/>
        </w:rPr>
      </w:pPr>
    </w:p>
    <w:p w14:paraId="266A52F5" w14:textId="254AA631" w:rsidR="00053D0F" w:rsidRDefault="00FC114C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0C387D3" wp14:editId="5CC1085E">
            <wp:extent cx="2934000" cy="219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lt1_qc_ac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E037960" wp14:editId="6CF244EA">
            <wp:extent cx="2934000" cy="219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lt1_qc_xc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66FE8" w14:textId="77777777" w:rsidR="00FC114C" w:rsidRDefault="00FC114C" w:rsidP="00053D0F">
      <w:pPr>
        <w:rPr>
          <w:lang w:val="en-US"/>
        </w:rPr>
      </w:pPr>
    </w:p>
    <w:p w14:paraId="29E40C90" w14:textId="232BCE17" w:rsidR="00053D0F" w:rsidRDefault="00FC114C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535ADA3" wp14:editId="53BEDA6F">
            <wp:extent cx="2934000" cy="219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lt1_zte_ac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349FC55" wp14:editId="5438D40D">
            <wp:extent cx="2934000" cy="2199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lt1_zte_xc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E1A40" w14:textId="2A0FA9D1" w:rsidR="00FC114C" w:rsidRDefault="00C06938" w:rsidP="00053D0F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7C6F274" wp14:editId="7DAEBD4C">
            <wp:extent cx="2934000" cy="219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lt1_mediatek_ac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16EAEFD" wp14:editId="2D517C05">
            <wp:extent cx="2934000" cy="2199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lt1_mediatek_xc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27887" w14:textId="56F35D40" w:rsidR="00C06938" w:rsidRDefault="00761CAE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71A4539" wp14:editId="12043520">
            <wp:extent cx="2934000" cy="2199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lt1_vivo_ac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14D4D6B" wp14:editId="373909AD">
            <wp:extent cx="2934000" cy="2199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lt1_vivo_xc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A930B" w14:textId="77777777" w:rsidR="00FC114C" w:rsidRDefault="00FC114C" w:rsidP="00053D0F">
      <w:pPr>
        <w:rPr>
          <w:lang w:val="en-US"/>
        </w:rPr>
      </w:pPr>
    </w:p>
    <w:p w14:paraId="1DFC595E" w14:textId="7C007DBA" w:rsidR="00053D0F" w:rsidRDefault="00053D0F" w:rsidP="00053D0F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3315">
        <w:rPr>
          <w:noProof/>
        </w:rPr>
        <w:t>1</w:t>
      </w:r>
      <w:r>
        <w:fldChar w:fldCharType="end"/>
      </w:r>
      <w:r>
        <w:t>.</w:t>
      </w:r>
    </w:p>
    <w:p w14:paraId="4F638301" w14:textId="37A5AF41" w:rsidR="00053D0F" w:rsidRDefault="00053D0F" w:rsidP="00053D0F">
      <w:pPr>
        <w:rPr>
          <w:lang w:val="en-US"/>
        </w:rPr>
      </w:pPr>
    </w:p>
    <w:p w14:paraId="6A412E0C" w14:textId="1B1A2758" w:rsidR="00053D0F" w:rsidRDefault="00053D0F" w:rsidP="00053D0F">
      <w:pPr>
        <w:pStyle w:val="Heading2"/>
        <w:rPr>
          <w:lang w:val="en-US"/>
        </w:rPr>
      </w:pPr>
      <w:r>
        <w:rPr>
          <w:lang w:val="en-US"/>
        </w:rPr>
        <w:t>Alternative 2</w:t>
      </w:r>
      <w:r w:rsidR="000E06E0">
        <w:rPr>
          <w:lang w:val="en-US"/>
        </w:rPr>
        <w:t xml:space="preserve"> using </w:t>
      </w:r>
      <w:r w:rsidR="00CF04D0">
        <w:rPr>
          <w:lang w:val="en-US"/>
        </w:rPr>
        <w:t>[</w:t>
      </w:r>
      <w:r w:rsidR="000E06E0">
        <w:rPr>
          <w:lang w:val="en-US"/>
        </w:rPr>
        <w:t>X</w:t>
      </w:r>
      <w:r w:rsidR="00CF04D0">
        <w:rPr>
          <w:lang w:val="en-US"/>
        </w:rPr>
        <w:t xml:space="preserve"> </w:t>
      </w:r>
      <w:r w:rsidR="00FA3952">
        <w:rPr>
          <w:lang w:val="en-US"/>
        </w:rPr>
        <w:t>X</w:t>
      </w:r>
      <w:r w:rsidR="00CF04D0">
        <w:rPr>
          <w:lang w:val="en-US"/>
        </w:rPr>
        <w:t>]</w:t>
      </w:r>
      <w:r w:rsidR="000E06E0">
        <w:rPr>
          <w:lang w:val="en-US"/>
        </w:rPr>
        <w:t>*</w:t>
      </w:r>
      <w:r w:rsidR="000E06E0" w:rsidRPr="005A25DC">
        <w:rPr>
          <w:lang w:val="en-US"/>
        </w:rPr>
        <w:t>exp(j*2*pi*n/N)) for port 2</w:t>
      </w:r>
    </w:p>
    <w:p w14:paraId="17CBEDDA" w14:textId="20979DA5" w:rsidR="00BF6ED3" w:rsidRPr="000E06E0" w:rsidRDefault="005728B1" w:rsidP="00BF6ED3">
      <w:pPr>
        <w:rPr>
          <w:lang w:val="en-US"/>
        </w:rPr>
      </w:pPr>
      <w:r>
        <w:rPr>
          <w:lang w:val="en-US"/>
        </w:rPr>
        <w:t xml:space="preserve">Eight </w:t>
      </w:r>
      <w:r w:rsidR="00BF6ED3">
        <w:rPr>
          <w:lang w:val="en-US"/>
        </w:rPr>
        <w:t xml:space="preserve">companies submitted sequences for this alternative. </w:t>
      </w:r>
      <w:r w:rsidR="00CF14F4">
        <w:rPr>
          <w:lang w:val="en-US"/>
        </w:rPr>
        <w:t>Note that PAPR for</w:t>
      </w:r>
      <w:r w:rsidR="00BD305D">
        <w:rPr>
          <w:lang w:val="en-US"/>
        </w:rPr>
        <w:t xml:space="preserve"> 1 PRB</w:t>
      </w:r>
      <w:r w:rsidR="00CF14F4">
        <w:rPr>
          <w:lang w:val="en-US"/>
        </w:rPr>
        <w:t xml:space="preserve"> PUSCH is </w:t>
      </w:r>
      <w:r w:rsidR="006C28BC">
        <w:rPr>
          <w:lang w:val="en-US"/>
        </w:rPr>
        <w:t xml:space="preserve">around </w:t>
      </w:r>
      <w:r w:rsidR="00E805E9">
        <w:rPr>
          <w:lang w:val="en-US"/>
        </w:rPr>
        <w:t>1.9</w:t>
      </w:r>
      <w:r w:rsidR="00CF14F4">
        <w:rPr>
          <w:lang w:val="en-US"/>
        </w:rPr>
        <w:t xml:space="preserve"> dB and not all sequence</w:t>
      </w:r>
      <w:r w:rsidR="00C04918">
        <w:rPr>
          <w:lang w:val="en-US"/>
        </w:rPr>
        <w:t>s</w:t>
      </w:r>
      <w:r w:rsidR="00CF14F4">
        <w:rPr>
          <w:lang w:val="en-US"/>
        </w:rPr>
        <w:t xml:space="preserve"> proposals </w:t>
      </w:r>
      <w:r w:rsidR="006C28BC">
        <w:rPr>
          <w:lang w:val="en-US"/>
        </w:rPr>
        <w:t>match this</w:t>
      </w:r>
      <w:r w:rsidR="00CF14F4">
        <w:rPr>
          <w:lang w:val="en-US"/>
        </w:rPr>
        <w:t xml:space="preserve"> PAPR value</w:t>
      </w:r>
      <w:r w:rsidR="006C28BC">
        <w:rPr>
          <w:lang w:val="en-US"/>
        </w:rPr>
        <w:t xml:space="preserve"> for </w:t>
      </w:r>
      <w:r w:rsidR="00DC394D">
        <w:rPr>
          <w:lang w:val="en-US"/>
        </w:rPr>
        <w:t xml:space="preserve">port 2 or for </w:t>
      </w:r>
      <w:r w:rsidR="006C28BC">
        <w:rPr>
          <w:lang w:val="en-US"/>
        </w:rPr>
        <w:t>both ports</w:t>
      </w:r>
      <w:r w:rsidR="00CF14F4">
        <w:rPr>
          <w:lang w:val="en-US"/>
        </w:rPr>
        <w:t>.</w:t>
      </w:r>
    </w:p>
    <w:p w14:paraId="4BBC6C05" w14:textId="07DCFE37" w:rsidR="00053D0F" w:rsidRDefault="00053D0F" w:rsidP="00053D0F">
      <w:pPr>
        <w:rPr>
          <w:lang w:val="en-US"/>
        </w:rPr>
      </w:pPr>
    </w:p>
    <w:p w14:paraId="44113A9A" w14:textId="6590195E" w:rsidR="00761CAE" w:rsidRDefault="00761CAE" w:rsidP="00761CAE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2</w:t>
      </w:r>
      <w:r>
        <w:fldChar w:fldCharType="end"/>
      </w:r>
      <w:r>
        <w:t>. Maximum PAPR [dB].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920A1" w:rsidRPr="009050BC" w14:paraId="5F6397D2" w14:textId="77777777" w:rsidTr="00B11071">
        <w:tc>
          <w:tcPr>
            <w:tcW w:w="1474" w:type="dxa"/>
            <w:gridSpan w:val="2"/>
          </w:tcPr>
          <w:p w14:paraId="20958721" w14:textId="2E65D8B6" w:rsidR="00F920A1" w:rsidRPr="003D168D" w:rsidRDefault="00F920A1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Ericsson</w:t>
            </w:r>
          </w:p>
        </w:tc>
        <w:tc>
          <w:tcPr>
            <w:tcW w:w="1474" w:type="dxa"/>
            <w:gridSpan w:val="2"/>
          </w:tcPr>
          <w:p w14:paraId="45BAED00" w14:textId="41B18924" w:rsidR="00F920A1" w:rsidRPr="003D168D" w:rsidRDefault="00F920A1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Qualcomm</w:t>
            </w:r>
          </w:p>
        </w:tc>
        <w:tc>
          <w:tcPr>
            <w:tcW w:w="1474" w:type="dxa"/>
            <w:gridSpan w:val="2"/>
          </w:tcPr>
          <w:p w14:paraId="6BD9279E" w14:textId="41F95D11" w:rsidR="00F920A1" w:rsidRPr="003D168D" w:rsidRDefault="00F920A1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Intel</w:t>
            </w:r>
          </w:p>
        </w:tc>
        <w:tc>
          <w:tcPr>
            <w:tcW w:w="1474" w:type="dxa"/>
            <w:gridSpan w:val="2"/>
          </w:tcPr>
          <w:p w14:paraId="00CE64F0" w14:textId="14F1D85E" w:rsidR="00F920A1" w:rsidRPr="003D168D" w:rsidRDefault="00F920A1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ZTE</w:t>
            </w:r>
          </w:p>
        </w:tc>
        <w:tc>
          <w:tcPr>
            <w:tcW w:w="1474" w:type="dxa"/>
            <w:gridSpan w:val="2"/>
          </w:tcPr>
          <w:p w14:paraId="5401A525" w14:textId="74A3B289" w:rsidR="00F920A1" w:rsidRPr="003D168D" w:rsidRDefault="00F920A1" w:rsidP="00B11071">
            <w:pPr>
              <w:jc w:val="center"/>
              <w:rPr>
                <w:b/>
                <w:lang w:eastAsia="ja-JP"/>
              </w:rPr>
            </w:pPr>
            <w:proofErr w:type="spellStart"/>
            <w:r w:rsidRPr="003D168D">
              <w:rPr>
                <w:b/>
                <w:lang w:eastAsia="ja-JP"/>
              </w:rPr>
              <w:t>Mediatek</w:t>
            </w:r>
            <w:proofErr w:type="spellEnd"/>
          </w:p>
        </w:tc>
        <w:tc>
          <w:tcPr>
            <w:tcW w:w="1474" w:type="dxa"/>
            <w:gridSpan w:val="2"/>
          </w:tcPr>
          <w:p w14:paraId="735A044B" w14:textId="5BC69E72" w:rsidR="00F920A1" w:rsidRPr="003D168D" w:rsidRDefault="00F920A1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Vivo</w:t>
            </w:r>
          </w:p>
        </w:tc>
      </w:tr>
      <w:tr w:rsidR="00761CAE" w:rsidRPr="009050BC" w14:paraId="38C12CE8" w14:textId="04172B00" w:rsidTr="00F920A1">
        <w:tc>
          <w:tcPr>
            <w:tcW w:w="737" w:type="dxa"/>
          </w:tcPr>
          <w:p w14:paraId="4F5FAEC2" w14:textId="77777777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737" w:type="dxa"/>
          </w:tcPr>
          <w:p w14:paraId="24C01DD2" w14:textId="77777777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737" w:type="dxa"/>
          </w:tcPr>
          <w:p w14:paraId="7944D6DB" w14:textId="77777777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737" w:type="dxa"/>
          </w:tcPr>
          <w:p w14:paraId="60F37A08" w14:textId="77777777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737" w:type="dxa"/>
          </w:tcPr>
          <w:p w14:paraId="779D6317" w14:textId="77777777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Port 0 </w:t>
            </w:r>
          </w:p>
        </w:tc>
        <w:tc>
          <w:tcPr>
            <w:tcW w:w="737" w:type="dxa"/>
          </w:tcPr>
          <w:p w14:paraId="6BEF4F8E" w14:textId="77777777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737" w:type="dxa"/>
          </w:tcPr>
          <w:p w14:paraId="56CBF17F" w14:textId="77777777" w:rsidR="00761CAE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737" w:type="dxa"/>
          </w:tcPr>
          <w:p w14:paraId="68FC792A" w14:textId="77777777" w:rsidR="00761CAE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737" w:type="dxa"/>
          </w:tcPr>
          <w:p w14:paraId="07D950D5" w14:textId="2EF5C6B7" w:rsidR="00761CAE" w:rsidRDefault="00F920A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737" w:type="dxa"/>
          </w:tcPr>
          <w:p w14:paraId="36FEA6D7" w14:textId="2C1E3C4D" w:rsidR="00761CAE" w:rsidRDefault="00F920A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737" w:type="dxa"/>
          </w:tcPr>
          <w:p w14:paraId="62534711" w14:textId="66F3D2A9" w:rsidR="00761CAE" w:rsidRDefault="00F920A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737" w:type="dxa"/>
          </w:tcPr>
          <w:p w14:paraId="2FDA4386" w14:textId="3D6A9EE0" w:rsidR="00761CAE" w:rsidRDefault="00F920A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</w:tr>
      <w:tr w:rsidR="00761CAE" w:rsidRPr="009050BC" w14:paraId="773B6635" w14:textId="635D382E" w:rsidTr="006324F2">
        <w:tc>
          <w:tcPr>
            <w:tcW w:w="737" w:type="dxa"/>
          </w:tcPr>
          <w:p w14:paraId="65E4824B" w14:textId="7C72D40A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737" w:type="dxa"/>
          </w:tcPr>
          <w:p w14:paraId="0A675210" w14:textId="5464F95E" w:rsidR="00761CAE" w:rsidRPr="009050BC" w:rsidRDefault="00761CAE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737" w:type="dxa"/>
          </w:tcPr>
          <w:p w14:paraId="38C3E8FC" w14:textId="45AD3764" w:rsidR="00761CAE" w:rsidRPr="009050BC" w:rsidRDefault="00D3002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1.8</w:t>
            </w:r>
          </w:p>
        </w:tc>
        <w:tc>
          <w:tcPr>
            <w:tcW w:w="737" w:type="dxa"/>
          </w:tcPr>
          <w:p w14:paraId="4ECDD5BA" w14:textId="7D05F1BF" w:rsidR="00761CAE" w:rsidRPr="009050BC" w:rsidRDefault="00D3002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737" w:type="dxa"/>
          </w:tcPr>
          <w:p w14:paraId="498D13AA" w14:textId="6E8BE4C2" w:rsidR="00761CAE" w:rsidRPr="009050BC" w:rsidRDefault="00F920A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737" w:type="dxa"/>
            <w:shd w:val="clear" w:color="auto" w:fill="FF0000"/>
          </w:tcPr>
          <w:p w14:paraId="44384B75" w14:textId="006EEECC" w:rsidR="00761CAE" w:rsidRPr="009050BC" w:rsidRDefault="00F920A1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2.3</w:t>
            </w:r>
          </w:p>
        </w:tc>
        <w:tc>
          <w:tcPr>
            <w:tcW w:w="737" w:type="dxa"/>
            <w:shd w:val="clear" w:color="auto" w:fill="FF0000"/>
          </w:tcPr>
          <w:p w14:paraId="3EB39428" w14:textId="66E947C1" w:rsidR="00761CAE" w:rsidRPr="006324F2" w:rsidRDefault="00F920A1" w:rsidP="00B11071">
            <w:pPr>
              <w:jc w:val="center"/>
              <w:rPr>
                <w:color w:val="FFFFFF" w:themeColor="background1"/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2.3</w:t>
            </w:r>
          </w:p>
        </w:tc>
        <w:tc>
          <w:tcPr>
            <w:tcW w:w="737" w:type="dxa"/>
            <w:shd w:val="clear" w:color="auto" w:fill="FF0000"/>
          </w:tcPr>
          <w:p w14:paraId="0A479568" w14:textId="5DAA19F7" w:rsidR="00761CAE" w:rsidRPr="006324F2" w:rsidRDefault="00F920A1" w:rsidP="00B11071">
            <w:pPr>
              <w:jc w:val="center"/>
              <w:rPr>
                <w:color w:val="FFFFFF" w:themeColor="background1"/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2.3</w:t>
            </w:r>
          </w:p>
        </w:tc>
        <w:tc>
          <w:tcPr>
            <w:tcW w:w="737" w:type="dxa"/>
          </w:tcPr>
          <w:p w14:paraId="0A412803" w14:textId="68C25EE5" w:rsidR="00761CAE" w:rsidRDefault="00F920A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737" w:type="dxa"/>
            <w:shd w:val="clear" w:color="auto" w:fill="FF0000"/>
          </w:tcPr>
          <w:p w14:paraId="00A8B2C4" w14:textId="2278BCD6" w:rsidR="00761CAE" w:rsidRDefault="00F920A1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2.6</w:t>
            </w:r>
          </w:p>
        </w:tc>
        <w:tc>
          <w:tcPr>
            <w:tcW w:w="737" w:type="dxa"/>
            <w:shd w:val="clear" w:color="auto" w:fill="FF0000"/>
          </w:tcPr>
          <w:p w14:paraId="62DEBB1B" w14:textId="6C5E4A66" w:rsidR="00761CAE" w:rsidRPr="006324F2" w:rsidRDefault="00AD3315" w:rsidP="00B11071">
            <w:pPr>
              <w:jc w:val="center"/>
              <w:rPr>
                <w:color w:val="FFFFFF" w:themeColor="background1"/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2.8</w:t>
            </w:r>
          </w:p>
        </w:tc>
        <w:tc>
          <w:tcPr>
            <w:tcW w:w="737" w:type="dxa"/>
            <w:shd w:val="clear" w:color="auto" w:fill="FF0000"/>
          </w:tcPr>
          <w:p w14:paraId="15BCD39A" w14:textId="3CF7E2BF" w:rsidR="00761CAE" w:rsidRPr="006324F2" w:rsidRDefault="00AD3315" w:rsidP="00B11071">
            <w:pPr>
              <w:jc w:val="center"/>
              <w:rPr>
                <w:color w:val="FFFFFF" w:themeColor="background1"/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2.8</w:t>
            </w:r>
          </w:p>
        </w:tc>
      </w:tr>
      <w:tr w:rsidR="0099473C" w:rsidRPr="009050BC" w14:paraId="4F00041E" w14:textId="77777777" w:rsidTr="00CF14F4">
        <w:tc>
          <w:tcPr>
            <w:tcW w:w="1474" w:type="dxa"/>
            <w:gridSpan w:val="2"/>
          </w:tcPr>
          <w:p w14:paraId="080636F4" w14:textId="0347EEB9" w:rsidR="0099473C" w:rsidRPr="00E43D63" w:rsidRDefault="00E76742" w:rsidP="00B11071">
            <w:pPr>
              <w:jc w:val="center"/>
              <w:rPr>
                <w:b/>
                <w:lang w:eastAsia="ja-JP"/>
              </w:rPr>
            </w:pPr>
            <w:r w:rsidRPr="00E43D63">
              <w:rPr>
                <w:b/>
                <w:lang w:eastAsia="ja-JP"/>
              </w:rPr>
              <w:t>LGE</w:t>
            </w:r>
          </w:p>
        </w:tc>
        <w:tc>
          <w:tcPr>
            <w:tcW w:w="1474" w:type="dxa"/>
            <w:gridSpan w:val="2"/>
          </w:tcPr>
          <w:p w14:paraId="77719A37" w14:textId="14058D38" w:rsidR="0099473C" w:rsidRPr="00D50DD3" w:rsidRDefault="005728B1" w:rsidP="00B11071">
            <w:pPr>
              <w:jc w:val="center"/>
              <w:rPr>
                <w:b/>
                <w:lang w:eastAsia="ja-JP"/>
              </w:rPr>
            </w:pPr>
            <w:r w:rsidRPr="00D50DD3">
              <w:rPr>
                <w:b/>
                <w:lang w:eastAsia="ja-JP"/>
              </w:rPr>
              <w:t>Interdigital</w:t>
            </w:r>
          </w:p>
        </w:tc>
        <w:tc>
          <w:tcPr>
            <w:tcW w:w="1474" w:type="dxa"/>
            <w:gridSpan w:val="2"/>
          </w:tcPr>
          <w:p w14:paraId="25D20D99" w14:textId="77777777" w:rsidR="0099473C" w:rsidRDefault="0099473C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1474" w:type="dxa"/>
            <w:gridSpan w:val="2"/>
          </w:tcPr>
          <w:p w14:paraId="3E1A6D31" w14:textId="77777777" w:rsidR="0099473C" w:rsidRDefault="0099473C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1474" w:type="dxa"/>
            <w:gridSpan w:val="2"/>
          </w:tcPr>
          <w:p w14:paraId="0A165A73" w14:textId="77777777" w:rsidR="0099473C" w:rsidRDefault="0099473C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1698AED1" w14:textId="77777777" w:rsidR="0099473C" w:rsidRDefault="0099473C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7A7754E0" w14:textId="77777777" w:rsidR="0099473C" w:rsidRDefault="0099473C" w:rsidP="00B11071">
            <w:pPr>
              <w:jc w:val="center"/>
              <w:rPr>
                <w:lang w:eastAsia="ja-JP"/>
              </w:rPr>
            </w:pPr>
          </w:p>
        </w:tc>
      </w:tr>
      <w:tr w:rsidR="00543E5B" w:rsidRPr="009050BC" w14:paraId="58EB7415" w14:textId="77777777" w:rsidTr="00F920A1">
        <w:tc>
          <w:tcPr>
            <w:tcW w:w="737" w:type="dxa"/>
          </w:tcPr>
          <w:p w14:paraId="4EAADEB8" w14:textId="54A03B60" w:rsidR="00543E5B" w:rsidRDefault="00BF6ED3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737" w:type="dxa"/>
          </w:tcPr>
          <w:p w14:paraId="0C2F214C" w14:textId="5D35998F" w:rsidR="00543E5B" w:rsidRDefault="00BF6ED3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737" w:type="dxa"/>
          </w:tcPr>
          <w:p w14:paraId="071D1C08" w14:textId="6251BE44" w:rsidR="00543E5B" w:rsidRDefault="005728B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737" w:type="dxa"/>
          </w:tcPr>
          <w:p w14:paraId="02C913F6" w14:textId="1238D710" w:rsidR="00543E5B" w:rsidRDefault="005728B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737" w:type="dxa"/>
          </w:tcPr>
          <w:p w14:paraId="770F688E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252B0587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7E7FD2D9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08C8C1A0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18B8D518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05D3B584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25E73A7C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32BB5CFF" w14:textId="77777777" w:rsidR="00543E5B" w:rsidRDefault="00543E5B" w:rsidP="00B11071">
            <w:pPr>
              <w:jc w:val="center"/>
              <w:rPr>
                <w:lang w:eastAsia="ja-JP"/>
              </w:rPr>
            </w:pPr>
          </w:p>
        </w:tc>
        <w:bookmarkStart w:id="1" w:name="_GoBack"/>
        <w:bookmarkEnd w:id="1"/>
      </w:tr>
      <w:tr w:rsidR="00673B98" w:rsidRPr="009050BC" w14:paraId="0C77C444" w14:textId="77777777" w:rsidTr="006324F2">
        <w:tc>
          <w:tcPr>
            <w:tcW w:w="737" w:type="dxa"/>
          </w:tcPr>
          <w:p w14:paraId="2F6E03A2" w14:textId="31365782" w:rsidR="00673B98" w:rsidRDefault="00BF6ED3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1.8</w:t>
            </w:r>
          </w:p>
        </w:tc>
        <w:tc>
          <w:tcPr>
            <w:tcW w:w="737" w:type="dxa"/>
          </w:tcPr>
          <w:p w14:paraId="2A8E3AFD" w14:textId="4A0319A5" w:rsidR="00673B98" w:rsidRDefault="00BF6ED3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1.8</w:t>
            </w:r>
          </w:p>
        </w:tc>
        <w:tc>
          <w:tcPr>
            <w:tcW w:w="737" w:type="dxa"/>
          </w:tcPr>
          <w:p w14:paraId="2D79CD49" w14:textId="51847CFD" w:rsidR="00673B98" w:rsidRDefault="005728B1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737" w:type="dxa"/>
            <w:shd w:val="clear" w:color="auto" w:fill="FF0000"/>
          </w:tcPr>
          <w:p w14:paraId="34C52709" w14:textId="167955A9" w:rsidR="00673B98" w:rsidRDefault="005728B1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3.2</w:t>
            </w:r>
          </w:p>
        </w:tc>
        <w:tc>
          <w:tcPr>
            <w:tcW w:w="737" w:type="dxa"/>
          </w:tcPr>
          <w:p w14:paraId="0A7762FC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211D0171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70CCFFC0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037C4F55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52FC169E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2BFC81B8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11092CEA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  <w:tc>
          <w:tcPr>
            <w:tcW w:w="737" w:type="dxa"/>
          </w:tcPr>
          <w:p w14:paraId="280CC1E9" w14:textId="77777777" w:rsidR="00673B98" w:rsidRDefault="00673B98" w:rsidP="00B11071">
            <w:pPr>
              <w:jc w:val="center"/>
              <w:rPr>
                <w:lang w:eastAsia="ja-JP"/>
              </w:rPr>
            </w:pPr>
          </w:p>
        </w:tc>
      </w:tr>
    </w:tbl>
    <w:p w14:paraId="06463183" w14:textId="4DE6164D" w:rsidR="00053D0F" w:rsidRDefault="00053D0F" w:rsidP="00053D0F">
      <w:pPr>
        <w:rPr>
          <w:lang w:val="en-US"/>
        </w:rPr>
      </w:pPr>
    </w:p>
    <w:p w14:paraId="0EF26C28" w14:textId="14C02F9B" w:rsidR="00053D0F" w:rsidRDefault="00761CAE" w:rsidP="00053D0F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B87DC8C" wp14:editId="5AD2E751">
            <wp:extent cx="2934000" cy="2199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Alt2_ericsson_ac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09765616" wp14:editId="13F40DC0">
            <wp:extent cx="2934000" cy="2199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Alt2_ericsson_xc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F1145" w14:textId="77777777" w:rsidR="00761CAE" w:rsidRDefault="00761CAE" w:rsidP="00053D0F">
      <w:pPr>
        <w:rPr>
          <w:lang w:val="en-US"/>
        </w:rPr>
      </w:pPr>
    </w:p>
    <w:p w14:paraId="007EFE1A" w14:textId="25B974EC" w:rsidR="00053D0F" w:rsidRDefault="00D30025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E2C5D04" wp14:editId="434AE8C6">
            <wp:extent cx="2934000" cy="2199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Alt2_qc_ac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20A1">
        <w:rPr>
          <w:noProof/>
          <w:lang w:val="en-US"/>
        </w:rPr>
        <w:drawing>
          <wp:inline distT="0" distB="0" distL="0" distR="0" wp14:anchorId="2067E4DA" wp14:editId="25B4D76F">
            <wp:extent cx="2934000" cy="2199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Alt2_qc_xc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75308" w14:textId="37C936D1" w:rsidR="00F920A1" w:rsidRDefault="00F920A1" w:rsidP="00053D0F">
      <w:pPr>
        <w:rPr>
          <w:lang w:val="en-US"/>
        </w:rPr>
      </w:pPr>
    </w:p>
    <w:p w14:paraId="3D48D2C2" w14:textId="4227DE0B" w:rsidR="00F920A1" w:rsidRDefault="00F920A1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A89F543" wp14:editId="15BC57B7">
            <wp:extent cx="2934000" cy="2199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Alt2_intel_ac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D6C4A74" wp14:editId="5F43ABEF">
            <wp:extent cx="2934000" cy="2199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Alt2_intel_xc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E2D42" w14:textId="4FCDD7E7" w:rsidR="00F920A1" w:rsidRDefault="00F920A1" w:rsidP="00053D0F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17AF664" wp14:editId="15B61351">
            <wp:extent cx="2934000" cy="2199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Alt2_zte_ac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C34BB7A" wp14:editId="1571F4ED">
            <wp:extent cx="2934000" cy="2199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lt2_zte_xc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08E6A" w14:textId="02CB7958" w:rsidR="00F920A1" w:rsidRDefault="00F920A1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650D02B" wp14:editId="6A6A7F98">
            <wp:extent cx="2934000" cy="2199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lt2_mediatek_ac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3315">
        <w:rPr>
          <w:noProof/>
          <w:lang w:val="en-US"/>
        </w:rPr>
        <w:drawing>
          <wp:inline distT="0" distB="0" distL="0" distR="0" wp14:anchorId="02709A0A" wp14:editId="0B6D7FC6">
            <wp:extent cx="2934000" cy="21996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Alt2_mediatek_xc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AD11A" w14:textId="77777777" w:rsidR="00AD3315" w:rsidRDefault="00AD3315" w:rsidP="00053D0F">
      <w:pPr>
        <w:rPr>
          <w:lang w:val="en-US"/>
        </w:rPr>
      </w:pPr>
    </w:p>
    <w:p w14:paraId="61C0E1C6" w14:textId="13C26277" w:rsidR="00F920A1" w:rsidRDefault="00AD3315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7E34C64" wp14:editId="47C01DA4">
            <wp:extent cx="2934000" cy="21996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Alt2_vivo_ac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314E7DC6" wp14:editId="7462B513">
            <wp:extent cx="2934000" cy="21996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Alt2_vivo_xc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83956" w14:textId="1D2869DA" w:rsidR="001179D6" w:rsidRDefault="00B01035" w:rsidP="00053D0F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834090B" wp14:editId="63ACDD9F">
            <wp:extent cx="2934000" cy="219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lt2_lge_ac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6B496BB3" wp14:editId="08C79024">
            <wp:extent cx="2934000" cy="219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t2_lge_xc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18AB7" w14:textId="2B230A91" w:rsidR="007769B5" w:rsidRDefault="00D93BA2" w:rsidP="00053D0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6265B45" wp14:editId="02F27E90">
            <wp:extent cx="2934000" cy="2199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lt2_interdigital_ac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6B28">
        <w:rPr>
          <w:noProof/>
          <w:lang w:val="en-US"/>
        </w:rPr>
        <w:drawing>
          <wp:inline distT="0" distB="0" distL="0" distR="0" wp14:anchorId="7A5935EA" wp14:editId="021F054C">
            <wp:extent cx="2934000" cy="219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lt2_interdigital_xc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E03DB" w14:textId="77777777" w:rsidR="00F920A1" w:rsidRDefault="00F920A1" w:rsidP="00053D0F">
      <w:pPr>
        <w:rPr>
          <w:lang w:val="en-US"/>
        </w:rPr>
      </w:pPr>
    </w:p>
    <w:p w14:paraId="09E28BF7" w14:textId="7C9D90C4" w:rsidR="00761CAE" w:rsidRDefault="00761CAE" w:rsidP="00761CA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3315">
        <w:rPr>
          <w:noProof/>
        </w:rPr>
        <w:t>2</w:t>
      </w:r>
      <w:r>
        <w:fldChar w:fldCharType="end"/>
      </w:r>
      <w:r>
        <w:t xml:space="preserve">. </w:t>
      </w:r>
    </w:p>
    <w:p w14:paraId="170A0579" w14:textId="76809E6A" w:rsidR="00AD3315" w:rsidRDefault="00AD3315" w:rsidP="00AD3315">
      <w:pPr>
        <w:rPr>
          <w:lang w:val="en-US"/>
        </w:rPr>
      </w:pPr>
    </w:p>
    <w:p w14:paraId="3F4A2FD6" w14:textId="6648B7E4" w:rsidR="00AD3315" w:rsidRDefault="00AD3315" w:rsidP="00AD3315">
      <w:pPr>
        <w:pStyle w:val="Heading2"/>
        <w:rPr>
          <w:lang w:val="en-US"/>
        </w:rPr>
      </w:pPr>
      <w:r>
        <w:rPr>
          <w:lang w:val="en-US"/>
        </w:rPr>
        <w:t>Alternative 3</w:t>
      </w:r>
      <w:r w:rsidR="000E06E0">
        <w:rPr>
          <w:lang w:val="en-US"/>
        </w:rPr>
        <w:t xml:space="preserve"> using CGS per port</w:t>
      </w:r>
    </w:p>
    <w:p w14:paraId="335E83D9" w14:textId="3E18F67B" w:rsidR="00CF14F4" w:rsidRPr="000E06E0" w:rsidRDefault="00266CB3" w:rsidP="00CF14F4">
      <w:pPr>
        <w:rPr>
          <w:lang w:val="en-US"/>
        </w:rPr>
      </w:pPr>
      <w:r>
        <w:rPr>
          <w:lang w:val="en-US"/>
        </w:rPr>
        <w:t>One compan</w:t>
      </w:r>
      <w:r w:rsidR="00754743">
        <w:rPr>
          <w:lang w:val="en-US"/>
        </w:rPr>
        <w:t>y</w:t>
      </w:r>
      <w:r>
        <w:rPr>
          <w:lang w:val="en-US"/>
        </w:rPr>
        <w:t xml:space="preserve"> submitted sequences for </w:t>
      </w:r>
      <w:r w:rsidR="00754743">
        <w:rPr>
          <w:lang w:val="en-US"/>
        </w:rPr>
        <w:t xml:space="preserve">both </w:t>
      </w:r>
      <w:r>
        <w:rPr>
          <w:lang w:val="en-US"/>
        </w:rPr>
        <w:t>alternative</w:t>
      </w:r>
      <w:r w:rsidR="00B34C01">
        <w:rPr>
          <w:lang w:val="en-US"/>
        </w:rPr>
        <w:t xml:space="preserve"> 3a and 3b</w:t>
      </w:r>
      <w:r>
        <w:rPr>
          <w:lang w:val="en-US"/>
        </w:rPr>
        <w:t xml:space="preserve">. </w:t>
      </w:r>
      <w:r w:rsidR="00CF14F4">
        <w:rPr>
          <w:lang w:val="en-US"/>
        </w:rPr>
        <w:t xml:space="preserve">Note that PAPR for </w:t>
      </w:r>
      <w:r w:rsidR="0064680B">
        <w:rPr>
          <w:lang w:val="en-US"/>
        </w:rPr>
        <w:t>1</w:t>
      </w:r>
      <w:r w:rsidR="00A14C3E">
        <w:rPr>
          <w:lang w:val="en-US"/>
        </w:rPr>
        <w:t xml:space="preserve"> RB </w:t>
      </w:r>
      <w:r w:rsidR="00CF14F4">
        <w:rPr>
          <w:lang w:val="en-US"/>
        </w:rPr>
        <w:t xml:space="preserve">PUSCH is </w:t>
      </w:r>
      <w:r w:rsidR="00A14C3E">
        <w:rPr>
          <w:lang w:val="en-US"/>
        </w:rPr>
        <w:t xml:space="preserve">around </w:t>
      </w:r>
      <w:r w:rsidR="00F7632F">
        <w:rPr>
          <w:lang w:val="en-US"/>
        </w:rPr>
        <w:t>1.9</w:t>
      </w:r>
      <w:r w:rsidR="00CF14F4">
        <w:rPr>
          <w:lang w:val="en-US"/>
        </w:rPr>
        <w:t xml:space="preserve"> dB and the sequence</w:t>
      </w:r>
      <w:r w:rsidR="00C04918">
        <w:rPr>
          <w:lang w:val="en-US"/>
        </w:rPr>
        <w:t>s</w:t>
      </w:r>
      <w:r w:rsidR="00CF14F4">
        <w:rPr>
          <w:lang w:val="en-US"/>
        </w:rPr>
        <w:t xml:space="preserve"> proposals </w:t>
      </w:r>
      <w:r w:rsidR="006C6694">
        <w:rPr>
          <w:lang w:val="en-US"/>
        </w:rPr>
        <w:t xml:space="preserve">match this </w:t>
      </w:r>
      <w:r w:rsidR="00CF14F4">
        <w:rPr>
          <w:lang w:val="en-US"/>
        </w:rPr>
        <w:t>PAPR value.</w:t>
      </w:r>
    </w:p>
    <w:p w14:paraId="55F51A99" w14:textId="65DF637F" w:rsidR="00266CB3" w:rsidRPr="000E06E0" w:rsidRDefault="00266CB3" w:rsidP="00266CB3">
      <w:pPr>
        <w:rPr>
          <w:lang w:val="en-US"/>
        </w:rPr>
      </w:pPr>
    </w:p>
    <w:p w14:paraId="42628228" w14:textId="457995C0" w:rsidR="00AD3315" w:rsidRDefault="00AD3315" w:rsidP="00AD3315">
      <w:pPr>
        <w:rPr>
          <w:lang w:val="en-US"/>
        </w:rPr>
      </w:pPr>
    </w:p>
    <w:p w14:paraId="6472D39E" w14:textId="0622FAF6" w:rsidR="00AD3315" w:rsidRDefault="00AD3315" w:rsidP="00AD3315">
      <w:pPr>
        <w:pStyle w:val="Caption"/>
        <w:jc w:val="left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3</w:t>
      </w:r>
      <w:r>
        <w:fldChar w:fldCharType="end"/>
      </w:r>
      <w:r>
        <w:t>. Maximum PAPR [dB].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</w:tblGrid>
      <w:tr w:rsidR="00AD3315" w:rsidRPr="009050BC" w14:paraId="2A7EA55D" w14:textId="77777777" w:rsidTr="00B11071">
        <w:tc>
          <w:tcPr>
            <w:tcW w:w="2040" w:type="dxa"/>
            <w:gridSpan w:val="2"/>
          </w:tcPr>
          <w:p w14:paraId="26E7F8F7" w14:textId="0BA0D336" w:rsidR="00AD3315" w:rsidRPr="003D168D" w:rsidRDefault="00AD3315" w:rsidP="00B11071">
            <w:pPr>
              <w:jc w:val="center"/>
              <w:rPr>
                <w:b/>
                <w:lang w:eastAsia="ja-JP"/>
              </w:rPr>
            </w:pPr>
            <w:proofErr w:type="spellStart"/>
            <w:r w:rsidRPr="003D168D">
              <w:rPr>
                <w:b/>
                <w:lang w:eastAsia="ja-JP"/>
              </w:rPr>
              <w:t>Hauwei</w:t>
            </w:r>
            <w:proofErr w:type="spellEnd"/>
            <w:r w:rsidRPr="003D168D">
              <w:rPr>
                <w:b/>
                <w:lang w:eastAsia="ja-JP"/>
              </w:rPr>
              <w:t xml:space="preserve"> (</w:t>
            </w:r>
            <w:r w:rsidR="00347882">
              <w:rPr>
                <w:b/>
                <w:lang w:eastAsia="ja-JP"/>
              </w:rPr>
              <w:t>3</w:t>
            </w:r>
            <w:r w:rsidRPr="003D168D">
              <w:rPr>
                <w:b/>
                <w:lang w:eastAsia="ja-JP"/>
              </w:rPr>
              <w:t>a - OCC)</w:t>
            </w:r>
          </w:p>
        </w:tc>
        <w:tc>
          <w:tcPr>
            <w:tcW w:w="2040" w:type="dxa"/>
            <w:gridSpan w:val="2"/>
          </w:tcPr>
          <w:p w14:paraId="385EDE30" w14:textId="33D36A87" w:rsidR="00AD3315" w:rsidRPr="003D168D" w:rsidRDefault="00AD3315" w:rsidP="00B11071">
            <w:pPr>
              <w:jc w:val="center"/>
              <w:rPr>
                <w:b/>
                <w:lang w:eastAsia="ja-JP"/>
              </w:rPr>
            </w:pPr>
            <w:r w:rsidRPr="003D168D">
              <w:rPr>
                <w:b/>
                <w:lang w:eastAsia="ja-JP"/>
              </w:rPr>
              <w:t>Huawei (</w:t>
            </w:r>
            <w:r w:rsidR="008B3BDF">
              <w:rPr>
                <w:b/>
                <w:lang w:eastAsia="ja-JP"/>
              </w:rPr>
              <w:t>3</w:t>
            </w:r>
            <w:r w:rsidRPr="003D168D">
              <w:rPr>
                <w:b/>
                <w:lang w:eastAsia="ja-JP"/>
              </w:rPr>
              <w:t>b - DFT)</w:t>
            </w:r>
          </w:p>
        </w:tc>
      </w:tr>
      <w:tr w:rsidR="00AD3315" w:rsidRPr="009050BC" w14:paraId="699EF57C" w14:textId="77777777" w:rsidTr="00AD3315">
        <w:tc>
          <w:tcPr>
            <w:tcW w:w="1020" w:type="dxa"/>
          </w:tcPr>
          <w:p w14:paraId="0C16DF98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1020" w:type="dxa"/>
          </w:tcPr>
          <w:p w14:paraId="648C81AA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1020" w:type="dxa"/>
          </w:tcPr>
          <w:p w14:paraId="7D57407A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1020" w:type="dxa"/>
          </w:tcPr>
          <w:p w14:paraId="175193D7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</w:tr>
      <w:tr w:rsidR="00AD3315" w:rsidRPr="009050BC" w14:paraId="1ECA217F" w14:textId="77777777" w:rsidTr="00AD3315">
        <w:tc>
          <w:tcPr>
            <w:tcW w:w="1020" w:type="dxa"/>
          </w:tcPr>
          <w:p w14:paraId="123C94AE" w14:textId="504A7E5E" w:rsidR="00AD3315" w:rsidRPr="009050BC" w:rsidRDefault="00460D9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020" w:type="dxa"/>
          </w:tcPr>
          <w:p w14:paraId="392089A3" w14:textId="6E390646" w:rsidR="00AD3315" w:rsidRPr="009050BC" w:rsidRDefault="00460D9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020" w:type="dxa"/>
          </w:tcPr>
          <w:p w14:paraId="304D156C" w14:textId="119DE794" w:rsidR="00AD3315" w:rsidRPr="009050BC" w:rsidRDefault="007C528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020" w:type="dxa"/>
          </w:tcPr>
          <w:p w14:paraId="183B9698" w14:textId="6C50DD96" w:rsidR="00AD3315" w:rsidRPr="009050BC" w:rsidRDefault="007C528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</w:tr>
    </w:tbl>
    <w:p w14:paraId="12E2C8DF" w14:textId="7B6B9F45" w:rsidR="00AD3315" w:rsidRDefault="00AD3315" w:rsidP="00AD3315">
      <w:pPr>
        <w:rPr>
          <w:lang w:val="en-US"/>
        </w:rPr>
      </w:pPr>
    </w:p>
    <w:p w14:paraId="6ACA1E63" w14:textId="13257EBB" w:rsidR="00AD3315" w:rsidRDefault="00460D95" w:rsidP="00AD3315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42EE7D9" wp14:editId="342B3C7A">
            <wp:extent cx="2934000" cy="2199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Alt3a_huawei_ac.pn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38E4BDA5" wp14:editId="795A2AB6">
            <wp:extent cx="2934000" cy="2199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Alt3a_huawei_xc.pn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B9417" w14:textId="77777777" w:rsidR="00460D95" w:rsidRDefault="00460D95" w:rsidP="00AD3315">
      <w:pPr>
        <w:rPr>
          <w:lang w:val="en-US"/>
        </w:rPr>
      </w:pPr>
    </w:p>
    <w:p w14:paraId="7FBD57EE" w14:textId="040C130C" w:rsidR="00460D95" w:rsidRDefault="007C5285" w:rsidP="00AD331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5F6A5F5" wp14:editId="3AA11AAA">
            <wp:extent cx="2934000" cy="21996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Alt3b_huawei_ac.pn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E43626A" wp14:editId="0269BAA4">
            <wp:extent cx="2934000" cy="21996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lt3b_huawei_xc.png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7E2AF" w14:textId="7B1AE66F" w:rsidR="00AD3315" w:rsidRDefault="00AD3315" w:rsidP="00AD3315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</w:t>
      </w:r>
      <w:r w:rsidR="00B86B28">
        <w:t xml:space="preserve"> </w:t>
      </w:r>
    </w:p>
    <w:p w14:paraId="2EB12032" w14:textId="561EAFEA" w:rsidR="00AD3315" w:rsidRDefault="00AD3315" w:rsidP="00AD3315">
      <w:pPr>
        <w:pStyle w:val="Heading2"/>
        <w:rPr>
          <w:lang w:val="en-US"/>
        </w:rPr>
      </w:pPr>
      <w:r>
        <w:rPr>
          <w:lang w:val="en-US"/>
        </w:rPr>
        <w:t>Alternative 4</w:t>
      </w:r>
      <w:r w:rsidR="000E06E0">
        <w:rPr>
          <w:lang w:val="en-US"/>
        </w:rPr>
        <w:t xml:space="preserve"> </w:t>
      </w:r>
    </w:p>
    <w:p w14:paraId="0BCC8A70" w14:textId="574646DA" w:rsidR="00CF14F4" w:rsidRPr="000E06E0" w:rsidRDefault="00B4139F" w:rsidP="00CF14F4">
      <w:pPr>
        <w:rPr>
          <w:lang w:val="en-US"/>
        </w:rPr>
      </w:pPr>
      <w:r>
        <w:rPr>
          <w:lang w:val="en-US"/>
        </w:rPr>
        <w:t xml:space="preserve">One company submitted sequences for both alternative 4a and 4b. </w:t>
      </w:r>
      <w:r w:rsidR="00CF14F4">
        <w:rPr>
          <w:lang w:val="en-US"/>
        </w:rPr>
        <w:t xml:space="preserve">Note that PAPR for </w:t>
      </w:r>
      <w:r w:rsidR="0064680B">
        <w:rPr>
          <w:lang w:val="en-US"/>
        </w:rPr>
        <w:t xml:space="preserve">1 RB </w:t>
      </w:r>
      <w:r w:rsidR="00CF14F4">
        <w:rPr>
          <w:lang w:val="en-US"/>
        </w:rPr>
        <w:t xml:space="preserve">PUSCH is </w:t>
      </w:r>
      <w:r w:rsidR="0064680B">
        <w:rPr>
          <w:lang w:val="en-US"/>
        </w:rPr>
        <w:t xml:space="preserve">around </w:t>
      </w:r>
      <w:r w:rsidR="00F7632F">
        <w:rPr>
          <w:lang w:val="en-US"/>
        </w:rPr>
        <w:t>1.9</w:t>
      </w:r>
      <w:r w:rsidR="00CF14F4">
        <w:rPr>
          <w:lang w:val="en-US"/>
        </w:rPr>
        <w:t xml:space="preserve"> dB and the sequence</w:t>
      </w:r>
      <w:r w:rsidR="00C04918">
        <w:rPr>
          <w:lang w:val="en-US"/>
        </w:rPr>
        <w:t>s</w:t>
      </w:r>
      <w:r w:rsidR="00CF14F4">
        <w:rPr>
          <w:lang w:val="en-US"/>
        </w:rPr>
        <w:t xml:space="preserve"> proposals do</w:t>
      </w:r>
      <w:r w:rsidR="0064680B">
        <w:rPr>
          <w:lang w:val="en-US"/>
        </w:rPr>
        <w:t xml:space="preserve"> not</w:t>
      </w:r>
      <w:r w:rsidR="00CF14F4">
        <w:rPr>
          <w:lang w:val="en-US"/>
        </w:rPr>
        <w:t xml:space="preserve"> </w:t>
      </w:r>
      <w:r w:rsidR="002E5BF3">
        <w:rPr>
          <w:lang w:val="en-US"/>
        </w:rPr>
        <w:t xml:space="preserve">match this </w:t>
      </w:r>
      <w:r w:rsidR="00CF14F4">
        <w:rPr>
          <w:lang w:val="en-US"/>
        </w:rPr>
        <w:t xml:space="preserve">PAPR </w:t>
      </w:r>
      <w:r w:rsidR="00AA342B">
        <w:rPr>
          <w:lang w:val="en-US"/>
        </w:rPr>
        <w:t xml:space="preserve">value </w:t>
      </w:r>
      <w:r w:rsidR="00CF14F4">
        <w:rPr>
          <w:lang w:val="en-US"/>
        </w:rPr>
        <w:t>for port 2.</w:t>
      </w:r>
    </w:p>
    <w:p w14:paraId="2B49BA17" w14:textId="67D39E8A" w:rsidR="00AD3315" w:rsidRDefault="00AD3315" w:rsidP="00AD3315">
      <w:pPr>
        <w:rPr>
          <w:lang w:val="en-US"/>
        </w:rPr>
      </w:pPr>
    </w:p>
    <w:p w14:paraId="3C75FD8F" w14:textId="158D203B" w:rsidR="00B4139F" w:rsidRDefault="00B4139F" w:rsidP="00AD3315">
      <w:pPr>
        <w:rPr>
          <w:lang w:val="en-US"/>
        </w:rPr>
      </w:pPr>
    </w:p>
    <w:p w14:paraId="621A43A2" w14:textId="24A193A4" w:rsidR="00B4139F" w:rsidRDefault="00B4139F" w:rsidP="00AD3315">
      <w:pPr>
        <w:rPr>
          <w:lang w:val="en-US"/>
        </w:rPr>
      </w:pPr>
    </w:p>
    <w:p w14:paraId="65A9C2BB" w14:textId="77777777" w:rsidR="00B4139F" w:rsidRDefault="00B4139F" w:rsidP="00AD3315">
      <w:pPr>
        <w:rPr>
          <w:lang w:val="en-US"/>
        </w:rPr>
      </w:pPr>
    </w:p>
    <w:p w14:paraId="4C6E2DFC" w14:textId="079BFBA1" w:rsidR="00AD3315" w:rsidRPr="00AD3315" w:rsidRDefault="00AD3315" w:rsidP="00AD3315">
      <w:pPr>
        <w:pStyle w:val="Caption"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4</w:t>
      </w:r>
      <w:r>
        <w:fldChar w:fldCharType="end"/>
      </w:r>
      <w:r>
        <w:t>. Maximum PAPR [dB].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</w:tblGrid>
      <w:tr w:rsidR="00AD3315" w:rsidRPr="009050BC" w14:paraId="6764E6B3" w14:textId="77777777" w:rsidTr="00B11071">
        <w:tc>
          <w:tcPr>
            <w:tcW w:w="2040" w:type="dxa"/>
            <w:gridSpan w:val="2"/>
          </w:tcPr>
          <w:p w14:paraId="39E6FF3A" w14:textId="5B419293" w:rsidR="00AD3315" w:rsidRPr="003D168D" w:rsidRDefault="00AD3315" w:rsidP="00B11071">
            <w:pPr>
              <w:jc w:val="center"/>
              <w:rPr>
                <w:b/>
                <w:lang w:eastAsia="ja-JP"/>
              </w:rPr>
            </w:pPr>
            <w:proofErr w:type="spellStart"/>
            <w:r w:rsidRPr="003D168D">
              <w:rPr>
                <w:b/>
                <w:lang w:eastAsia="ja-JP"/>
              </w:rPr>
              <w:t>Mediatek</w:t>
            </w:r>
            <w:proofErr w:type="spellEnd"/>
            <w:r w:rsidRPr="003D168D">
              <w:rPr>
                <w:b/>
                <w:lang w:eastAsia="ja-JP"/>
              </w:rPr>
              <w:t xml:space="preserve"> (4a)</w:t>
            </w:r>
          </w:p>
        </w:tc>
        <w:tc>
          <w:tcPr>
            <w:tcW w:w="2040" w:type="dxa"/>
            <w:gridSpan w:val="2"/>
          </w:tcPr>
          <w:p w14:paraId="6DDA3660" w14:textId="52DE7505" w:rsidR="00AD3315" w:rsidRPr="003D168D" w:rsidRDefault="00AD3315" w:rsidP="00B11071">
            <w:pPr>
              <w:jc w:val="center"/>
              <w:rPr>
                <w:b/>
                <w:lang w:eastAsia="ja-JP"/>
              </w:rPr>
            </w:pPr>
            <w:proofErr w:type="spellStart"/>
            <w:r w:rsidRPr="003D168D">
              <w:rPr>
                <w:b/>
                <w:lang w:eastAsia="ja-JP"/>
              </w:rPr>
              <w:t>Mediatek</w:t>
            </w:r>
            <w:proofErr w:type="spellEnd"/>
            <w:r w:rsidRPr="003D168D">
              <w:rPr>
                <w:b/>
                <w:lang w:eastAsia="ja-JP"/>
              </w:rPr>
              <w:t xml:space="preserve"> (4b)</w:t>
            </w:r>
          </w:p>
        </w:tc>
      </w:tr>
      <w:tr w:rsidR="00AD3315" w:rsidRPr="009050BC" w14:paraId="0C457CD3" w14:textId="77777777" w:rsidTr="00B11071">
        <w:tc>
          <w:tcPr>
            <w:tcW w:w="1020" w:type="dxa"/>
          </w:tcPr>
          <w:p w14:paraId="24F35B89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1020" w:type="dxa"/>
          </w:tcPr>
          <w:p w14:paraId="270B6FF0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  <w:tc>
          <w:tcPr>
            <w:tcW w:w="1020" w:type="dxa"/>
          </w:tcPr>
          <w:p w14:paraId="7CD20381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0</w:t>
            </w:r>
          </w:p>
        </w:tc>
        <w:tc>
          <w:tcPr>
            <w:tcW w:w="1020" w:type="dxa"/>
          </w:tcPr>
          <w:p w14:paraId="1FDD6A58" w14:textId="77777777" w:rsidR="00AD3315" w:rsidRPr="009050BC" w:rsidRDefault="00AD3315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Port 2</w:t>
            </w:r>
          </w:p>
        </w:tc>
      </w:tr>
      <w:tr w:rsidR="00AD3315" w:rsidRPr="009050BC" w14:paraId="5238225A" w14:textId="77777777" w:rsidTr="006324F2">
        <w:tc>
          <w:tcPr>
            <w:tcW w:w="1020" w:type="dxa"/>
          </w:tcPr>
          <w:p w14:paraId="60D26FBC" w14:textId="77A49412" w:rsidR="00AD3315" w:rsidRPr="009050BC" w:rsidRDefault="0041573D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020" w:type="dxa"/>
            <w:shd w:val="clear" w:color="auto" w:fill="FF0000"/>
          </w:tcPr>
          <w:p w14:paraId="04156B46" w14:textId="0FFA56B9" w:rsidR="00AD3315" w:rsidRPr="009050BC" w:rsidRDefault="0041573D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3.7</w:t>
            </w:r>
          </w:p>
        </w:tc>
        <w:tc>
          <w:tcPr>
            <w:tcW w:w="1020" w:type="dxa"/>
          </w:tcPr>
          <w:p w14:paraId="44C10617" w14:textId="1D76119D" w:rsidR="00AD3315" w:rsidRPr="009050BC" w:rsidRDefault="00174382" w:rsidP="00B1107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1.9</w:t>
            </w:r>
          </w:p>
        </w:tc>
        <w:tc>
          <w:tcPr>
            <w:tcW w:w="1020" w:type="dxa"/>
            <w:shd w:val="clear" w:color="auto" w:fill="FF0000"/>
          </w:tcPr>
          <w:p w14:paraId="3C1379E5" w14:textId="64ECBE16" w:rsidR="00AD3315" w:rsidRPr="009050BC" w:rsidRDefault="00174382" w:rsidP="00B11071">
            <w:pPr>
              <w:jc w:val="center"/>
              <w:rPr>
                <w:lang w:eastAsia="ja-JP"/>
              </w:rPr>
            </w:pPr>
            <w:r w:rsidRPr="006324F2">
              <w:rPr>
                <w:color w:val="FFFFFF" w:themeColor="background1"/>
                <w:lang w:eastAsia="ja-JP"/>
              </w:rPr>
              <w:t>4.1</w:t>
            </w:r>
          </w:p>
        </w:tc>
      </w:tr>
    </w:tbl>
    <w:p w14:paraId="697F1C51" w14:textId="11499F78" w:rsidR="00AD3315" w:rsidRDefault="00AD3315" w:rsidP="00AD3315">
      <w:pPr>
        <w:rPr>
          <w:lang w:val="en-US"/>
        </w:rPr>
      </w:pPr>
    </w:p>
    <w:p w14:paraId="50778BB2" w14:textId="26292330" w:rsidR="00AD3315" w:rsidRDefault="0041573D" w:rsidP="00AD3315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E8769AA" wp14:editId="26D47D55">
            <wp:extent cx="2934000" cy="21996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Alt4a_mediatek_ac.png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72BCAA5" wp14:editId="36D861B5">
            <wp:extent cx="2934000" cy="21996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Alt4a_mediatek_xc.pn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7B864" w14:textId="07226E30" w:rsidR="0041573D" w:rsidRDefault="00174382" w:rsidP="00AD331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23DE8E2" wp14:editId="5F511B24">
            <wp:extent cx="2934000" cy="21996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Alt4b_mediatek_ac.pn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EE9D78A" wp14:editId="3C4E5235">
            <wp:extent cx="2934000" cy="21996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Alt4b_mediatek_xc.png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D8072" w14:textId="77777777" w:rsidR="00AD3315" w:rsidRDefault="00AD3315" w:rsidP="00AD3315">
      <w:pPr>
        <w:rPr>
          <w:lang w:val="en-US"/>
        </w:rPr>
      </w:pPr>
    </w:p>
    <w:p w14:paraId="7A53DD9C" w14:textId="4171E99A" w:rsidR="00AD3315" w:rsidRDefault="00AD3315" w:rsidP="00AD331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</w:t>
      </w:r>
    </w:p>
    <w:p w14:paraId="4A1B8AFE" w14:textId="52072883" w:rsidR="000E2DC2" w:rsidRDefault="000E2DC2" w:rsidP="000E2DC2"/>
    <w:p w14:paraId="77AA01A1" w14:textId="500D67BC" w:rsidR="00B86B28" w:rsidRDefault="00B86B28" w:rsidP="000E2DC2"/>
    <w:p w14:paraId="2D518704" w14:textId="2BB577A0" w:rsidR="00B86B28" w:rsidRDefault="00B86B28" w:rsidP="000E2DC2"/>
    <w:p w14:paraId="6BBB006D" w14:textId="000C447F" w:rsidR="00B86B28" w:rsidRDefault="00B86B28" w:rsidP="000E2DC2"/>
    <w:p w14:paraId="71AC6904" w14:textId="7E45B716" w:rsidR="00B86B28" w:rsidRDefault="00B86B28" w:rsidP="000E2DC2"/>
    <w:p w14:paraId="538DBF8D" w14:textId="7FFA6819" w:rsidR="00B86B28" w:rsidRDefault="00B86B28" w:rsidP="000E2DC2"/>
    <w:p w14:paraId="44788C28" w14:textId="5FA5A4C9" w:rsidR="00B86B28" w:rsidRDefault="00B86B28" w:rsidP="000E2DC2"/>
    <w:p w14:paraId="70AF8D15" w14:textId="19C44535" w:rsidR="00B86B28" w:rsidRDefault="00B86B28" w:rsidP="000E2DC2"/>
    <w:p w14:paraId="199FCF5C" w14:textId="77777777" w:rsidR="00B86B28" w:rsidRDefault="00B86B28" w:rsidP="000E2DC2"/>
    <w:p w14:paraId="05352D11" w14:textId="77777777" w:rsidR="000E2DC2" w:rsidRPr="000E2DC2" w:rsidRDefault="000E2DC2" w:rsidP="000E2DC2"/>
    <w:p w14:paraId="6DCBD087" w14:textId="1EC99353" w:rsidR="00174382" w:rsidRDefault="00174382" w:rsidP="00B11071">
      <w:pPr>
        <w:pStyle w:val="Heading1"/>
      </w:pPr>
      <w:bookmarkStart w:id="2" w:name="_Ref4439035"/>
      <w:r>
        <w:t>Company CGS sets</w:t>
      </w:r>
      <w:bookmarkEnd w:id="2"/>
    </w:p>
    <w:p w14:paraId="60DF06B3" w14:textId="182AD462" w:rsidR="00DB41E5" w:rsidRDefault="003D34F5" w:rsidP="00B11071">
      <w:r>
        <w:t>The phase</w:t>
      </w:r>
      <w:r w:rsidR="009A7F28">
        <w:t xml:space="preserve">s </w:t>
      </w:r>
      <m:oMath>
        <m:r>
          <w:rPr>
            <w:rFonts w:ascii="Cambria Math" w:hAnsi="Cambria Math"/>
          </w:rPr>
          <m:t>φ(n)</m:t>
        </m:r>
      </m:oMath>
      <w:r w:rsidR="009A7F28">
        <w:t xml:space="preserve"> of the 8-PSK,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φ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)</m:t>
            </m:r>
          </m:sup>
        </m:sSup>
      </m:oMath>
      <w:r w:rsidR="009A7F28">
        <w:t xml:space="preserve">, sequences are </w:t>
      </w:r>
      <w:r w:rsidR="004F4D51">
        <w:t xml:space="preserve">given </w:t>
      </w:r>
      <w:r w:rsidR="009A7F28">
        <w:t>below for the considered alternatives.</w:t>
      </w:r>
    </w:p>
    <w:p w14:paraId="6DDED150" w14:textId="77777777" w:rsidR="00B11071" w:rsidRPr="00B11071" w:rsidRDefault="00B11071" w:rsidP="00B11071"/>
    <w:p w14:paraId="4B62247B" w14:textId="1FF59788" w:rsidR="00174382" w:rsidRPr="00DF7BDA" w:rsidRDefault="00174382" w:rsidP="00174382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5</w:t>
      </w:r>
      <w:r>
        <w:fldChar w:fldCharType="end"/>
      </w:r>
      <w:r>
        <w:t xml:space="preserve">. </w:t>
      </w:r>
      <w:r w:rsidR="00B11071">
        <w:t>Alternative 1 - Qualcomm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174382" w14:paraId="49E1AAA8" w14:textId="77777777" w:rsidTr="00B11071">
        <w:trPr>
          <w:jc w:val="center"/>
        </w:trPr>
        <w:tc>
          <w:tcPr>
            <w:tcW w:w="737" w:type="dxa"/>
          </w:tcPr>
          <w:p w14:paraId="0F1E6E82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D823351" w14:textId="77777777" w:rsidR="00174382" w:rsidRPr="001613BD" w:rsidRDefault="00174382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26F765D9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7C0AEAE1" w14:textId="77777777" w:rsidR="00174382" w:rsidRDefault="00174382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174382" w14:paraId="0D54F7B6" w14:textId="77777777" w:rsidTr="00B11071">
        <w:trPr>
          <w:jc w:val="center"/>
        </w:trPr>
        <w:tc>
          <w:tcPr>
            <w:tcW w:w="737" w:type="dxa"/>
          </w:tcPr>
          <w:p w14:paraId="715CBEAD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0E0BF646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7BF3A5FB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4D33841F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C606F8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AA28454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37BB4389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261AC16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6B795B36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29AD109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6F615E85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0573F7F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4CFCD569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1A9401B3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3B1200B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0D288345" w14:textId="77777777" w:rsidR="00AF6F6F" w:rsidRDefault="00AF6F6F" w:rsidP="00AF6F6F">
            <w:pPr>
              <w:pStyle w:val="BodyText"/>
            </w:pPr>
            <w:r>
              <w:t xml:space="preserve">    '-7  3 -3  1  7  5'</w:t>
            </w:r>
          </w:p>
          <w:p w14:paraId="6640A91C" w14:textId="77777777" w:rsidR="00AF6F6F" w:rsidRDefault="00AF6F6F" w:rsidP="00AF6F6F">
            <w:pPr>
              <w:pStyle w:val="BodyText"/>
            </w:pPr>
            <w:r>
              <w:t xml:space="preserve">    '-7 -1 -7  3  7  5'</w:t>
            </w:r>
          </w:p>
          <w:p w14:paraId="59A4761B" w14:textId="77777777" w:rsidR="00AF6F6F" w:rsidRDefault="00AF6F6F" w:rsidP="00AF6F6F">
            <w:pPr>
              <w:pStyle w:val="BodyText"/>
            </w:pPr>
            <w:r>
              <w:t xml:space="preserve">    '-7  3 -1  5 -5 -3'</w:t>
            </w:r>
          </w:p>
          <w:p w14:paraId="1553C8F8" w14:textId="77777777" w:rsidR="00AF6F6F" w:rsidRDefault="00AF6F6F" w:rsidP="00AF6F6F">
            <w:pPr>
              <w:pStyle w:val="BodyText"/>
            </w:pPr>
            <w:r>
              <w:t xml:space="preserve">    '-7  3  7  5 -1  5'</w:t>
            </w:r>
          </w:p>
          <w:p w14:paraId="4A519FCB" w14:textId="77777777" w:rsidR="00AF6F6F" w:rsidRDefault="00AF6F6F" w:rsidP="00AF6F6F">
            <w:pPr>
              <w:pStyle w:val="BodyText"/>
            </w:pPr>
            <w:r>
              <w:t xml:space="preserve">    '-7 -5  5 -5  1 -3'</w:t>
            </w:r>
          </w:p>
          <w:p w14:paraId="386C1673" w14:textId="77777777" w:rsidR="00AF6F6F" w:rsidRDefault="00AF6F6F" w:rsidP="00AF6F6F">
            <w:pPr>
              <w:pStyle w:val="BodyText"/>
            </w:pPr>
            <w:r>
              <w:t xml:space="preserve">    '-7 -1 -3  7 -5  5'</w:t>
            </w:r>
          </w:p>
          <w:p w14:paraId="25A5FC3E" w14:textId="77777777" w:rsidR="00AF6F6F" w:rsidRDefault="00AF6F6F" w:rsidP="00AF6F6F">
            <w:pPr>
              <w:pStyle w:val="BodyText"/>
            </w:pPr>
            <w:r>
              <w:t xml:space="preserve">    '-7  3  7  1 -1  5'</w:t>
            </w:r>
          </w:p>
          <w:p w14:paraId="6BCA8E6B" w14:textId="77777777" w:rsidR="00AF6F6F" w:rsidRDefault="00AF6F6F" w:rsidP="00AF6F6F">
            <w:pPr>
              <w:pStyle w:val="BodyText"/>
            </w:pPr>
            <w:r>
              <w:t xml:space="preserve">    '-7 -5  5 -7 -3  7'</w:t>
            </w:r>
          </w:p>
          <w:p w14:paraId="54C68C0A" w14:textId="77777777" w:rsidR="00AF6F6F" w:rsidRDefault="00AF6F6F" w:rsidP="00AF6F6F">
            <w:pPr>
              <w:pStyle w:val="BodyText"/>
            </w:pPr>
            <w:r>
              <w:t xml:space="preserve">    '-7  3  5 -7 -3  7'</w:t>
            </w:r>
          </w:p>
          <w:p w14:paraId="5FF74E7F" w14:textId="77777777" w:rsidR="00AF6F6F" w:rsidRDefault="00AF6F6F" w:rsidP="00AF6F6F">
            <w:pPr>
              <w:pStyle w:val="BodyText"/>
            </w:pPr>
            <w:r>
              <w:t xml:space="preserve">    '-7 -5  5  1 -5 -3'</w:t>
            </w:r>
          </w:p>
          <w:p w14:paraId="2D8B496F" w14:textId="77777777" w:rsidR="00AF6F6F" w:rsidRDefault="00AF6F6F" w:rsidP="00AF6F6F">
            <w:pPr>
              <w:pStyle w:val="BodyText"/>
            </w:pPr>
            <w:r>
              <w:t xml:space="preserve">    '-7 -1  5  1  3 -3'</w:t>
            </w:r>
          </w:p>
          <w:p w14:paraId="538D055C" w14:textId="77777777" w:rsidR="00AF6F6F" w:rsidRDefault="00AF6F6F" w:rsidP="00AF6F6F">
            <w:pPr>
              <w:pStyle w:val="BodyText"/>
            </w:pPr>
            <w:r>
              <w:t xml:space="preserve">    '-7 -1  5  1 -5 -3'</w:t>
            </w:r>
          </w:p>
          <w:p w14:paraId="641372AF" w14:textId="77777777" w:rsidR="00AF6F6F" w:rsidRDefault="00AF6F6F" w:rsidP="00AF6F6F">
            <w:pPr>
              <w:pStyle w:val="BodyText"/>
            </w:pPr>
            <w:r>
              <w:t xml:space="preserve">    '-7  5 -5 -1  5  3'</w:t>
            </w:r>
          </w:p>
          <w:p w14:paraId="5923A2BA" w14:textId="77777777" w:rsidR="00AF6F6F" w:rsidRDefault="00AF6F6F" w:rsidP="00AF6F6F">
            <w:pPr>
              <w:pStyle w:val="BodyText"/>
            </w:pPr>
            <w:r>
              <w:t xml:space="preserve">    '-7 -1 -3  3 -1  5'</w:t>
            </w:r>
          </w:p>
          <w:p w14:paraId="5F2F3596" w14:textId="47269CC6" w:rsidR="00174382" w:rsidRDefault="00AF6F6F" w:rsidP="00AF6F6F">
            <w:pPr>
              <w:pStyle w:val="BodyText"/>
            </w:pPr>
            <w:r>
              <w:t xml:space="preserve">    '-7  3  7  1  1 -5'</w:t>
            </w:r>
          </w:p>
        </w:tc>
        <w:tc>
          <w:tcPr>
            <w:tcW w:w="713" w:type="dxa"/>
          </w:tcPr>
          <w:p w14:paraId="3127B374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5B1C3B8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525D5A8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77827FC5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646C9E6D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3606B129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39C74B82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2DA89D5C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38A991D0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5C4BA5AA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D1F411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13105956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753FED2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3079610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3B8D5457" w14:textId="77777777" w:rsidR="00174382" w:rsidRPr="001613BD" w:rsidRDefault="00174382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4DEADD90" w14:textId="77777777" w:rsidR="00AF6F6F" w:rsidRDefault="00AF6F6F" w:rsidP="00AF6F6F">
            <w:pPr>
              <w:pStyle w:val="BodyText"/>
            </w:pPr>
            <w:r>
              <w:t xml:space="preserve">    '-7  5  1  5 -7 -3'</w:t>
            </w:r>
          </w:p>
          <w:p w14:paraId="4642C96F" w14:textId="77777777" w:rsidR="00AF6F6F" w:rsidRDefault="00AF6F6F" w:rsidP="00AF6F6F">
            <w:pPr>
              <w:pStyle w:val="BodyText"/>
            </w:pPr>
            <w:r>
              <w:t xml:space="preserve">    '-7  5 -7 -3 -7 -3'</w:t>
            </w:r>
          </w:p>
          <w:p w14:paraId="0B36854A" w14:textId="77777777" w:rsidR="00AF6F6F" w:rsidRDefault="00AF6F6F" w:rsidP="00AF6F6F">
            <w:pPr>
              <w:pStyle w:val="BodyText"/>
            </w:pPr>
            <w:r>
              <w:t xml:space="preserve">    '-7 -3  1 -3 -7 -3'</w:t>
            </w:r>
          </w:p>
          <w:p w14:paraId="45A412D1" w14:textId="77777777" w:rsidR="00AF6F6F" w:rsidRDefault="00AF6F6F" w:rsidP="00AF6F6F">
            <w:pPr>
              <w:pStyle w:val="BodyText"/>
            </w:pPr>
            <w:r>
              <w:t xml:space="preserve">    '-7  5 -7  5 -7 -3'</w:t>
            </w:r>
          </w:p>
          <w:p w14:paraId="4272B8D6" w14:textId="77777777" w:rsidR="00AF6F6F" w:rsidRDefault="00AF6F6F" w:rsidP="00AF6F6F">
            <w:pPr>
              <w:pStyle w:val="BodyText"/>
            </w:pPr>
            <w:r>
              <w:t xml:space="preserve">    '-7 -3  3  1 -5  5'</w:t>
            </w:r>
          </w:p>
          <w:p w14:paraId="4629CC93" w14:textId="77777777" w:rsidR="00AF6F6F" w:rsidRDefault="00AF6F6F" w:rsidP="00AF6F6F">
            <w:pPr>
              <w:pStyle w:val="BodyText"/>
            </w:pPr>
            <w:r>
              <w:t xml:space="preserve">    '-7 -3  7  1 -1  5'</w:t>
            </w:r>
          </w:p>
          <w:p w14:paraId="4C99ED48" w14:textId="77777777" w:rsidR="00AF6F6F" w:rsidRDefault="00AF6F6F" w:rsidP="00AF6F6F">
            <w:pPr>
              <w:pStyle w:val="BodyText"/>
            </w:pPr>
            <w:r>
              <w:t xml:space="preserve">    '-7  3  5 -5  1 -3'</w:t>
            </w:r>
          </w:p>
          <w:p w14:paraId="4830C0BE" w14:textId="77777777" w:rsidR="00AF6F6F" w:rsidRDefault="00AF6F6F" w:rsidP="00AF6F6F">
            <w:pPr>
              <w:pStyle w:val="BodyText"/>
            </w:pPr>
            <w:r>
              <w:t xml:space="preserve">    '-7 -1  5  7  1 -3'</w:t>
            </w:r>
          </w:p>
          <w:p w14:paraId="115F0DD8" w14:textId="77777777" w:rsidR="00AF6F6F" w:rsidRDefault="00AF6F6F" w:rsidP="00AF6F6F">
            <w:pPr>
              <w:pStyle w:val="BodyText"/>
            </w:pPr>
            <w:r>
              <w:t xml:space="preserve">    '-7  3  7  7 -5  5'</w:t>
            </w:r>
          </w:p>
          <w:p w14:paraId="06A2E2A0" w14:textId="77777777" w:rsidR="00AF6F6F" w:rsidRDefault="00AF6F6F" w:rsidP="00AF6F6F">
            <w:pPr>
              <w:pStyle w:val="BodyText"/>
            </w:pPr>
            <w:r>
              <w:t xml:space="preserve">    '-7  7 -3  3 -1  5'</w:t>
            </w:r>
          </w:p>
          <w:p w14:paraId="31DCCEB8" w14:textId="77777777" w:rsidR="00AF6F6F" w:rsidRDefault="00AF6F6F" w:rsidP="00AF6F6F">
            <w:pPr>
              <w:pStyle w:val="BodyText"/>
            </w:pPr>
            <w:r>
              <w:t xml:space="preserve">    '-7 -5  5 -1  3 -3'</w:t>
            </w:r>
          </w:p>
          <w:p w14:paraId="7EF34454" w14:textId="77777777" w:rsidR="00AF6F6F" w:rsidRDefault="00AF6F6F" w:rsidP="00AF6F6F">
            <w:pPr>
              <w:pStyle w:val="BodyText"/>
            </w:pPr>
            <w:r>
              <w:t xml:space="preserve">    '-7 -5 -1 -7 -3  7'</w:t>
            </w:r>
          </w:p>
          <w:p w14:paraId="55914266" w14:textId="77777777" w:rsidR="00AF6F6F" w:rsidRDefault="00AF6F6F" w:rsidP="00AF6F6F">
            <w:pPr>
              <w:pStyle w:val="BodyText"/>
            </w:pPr>
            <w:r>
              <w:t xml:space="preserve">    '-7  3  1  7 -5  5'</w:t>
            </w:r>
          </w:p>
          <w:p w14:paraId="40AD34DF" w14:textId="77777777" w:rsidR="00AF6F6F" w:rsidRDefault="00AF6F6F" w:rsidP="00AF6F6F">
            <w:pPr>
              <w:pStyle w:val="BodyText"/>
            </w:pPr>
            <w:r>
              <w:t xml:space="preserve">    '-7 -1  3 -3 -5  5'</w:t>
            </w:r>
          </w:p>
          <w:p w14:paraId="79A6C15D" w14:textId="4FD2257A" w:rsidR="00174382" w:rsidRDefault="00AF6F6F" w:rsidP="00AF6F6F">
            <w:pPr>
              <w:pStyle w:val="BodyText"/>
            </w:pPr>
            <w:r>
              <w:t xml:space="preserve">    '-7  3  5 -1  3 -3'</w:t>
            </w:r>
          </w:p>
        </w:tc>
      </w:tr>
    </w:tbl>
    <w:p w14:paraId="4CF9FFE7" w14:textId="77777777" w:rsidR="00174382" w:rsidRDefault="00174382" w:rsidP="00174382"/>
    <w:p w14:paraId="598DC527" w14:textId="4BF44198" w:rsidR="00174382" w:rsidRDefault="00174382" w:rsidP="0017438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6</w:t>
      </w:r>
      <w:r>
        <w:fldChar w:fldCharType="end"/>
      </w:r>
      <w:r>
        <w:t xml:space="preserve">. </w:t>
      </w:r>
      <w:r w:rsidR="00B11071">
        <w:t xml:space="preserve">Alternative 1 - </w:t>
      </w:r>
      <w:r>
        <w:t>ZTE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174382" w14:paraId="3FCE05A5" w14:textId="77777777" w:rsidTr="00B11071">
        <w:trPr>
          <w:jc w:val="center"/>
        </w:trPr>
        <w:tc>
          <w:tcPr>
            <w:tcW w:w="737" w:type="dxa"/>
          </w:tcPr>
          <w:p w14:paraId="47149A1E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7C69438A" w14:textId="77777777" w:rsidR="00174382" w:rsidRPr="001613BD" w:rsidRDefault="00174382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6D5112B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5A490EEA" w14:textId="77777777" w:rsidR="00174382" w:rsidRDefault="00174382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174382" w14:paraId="7DA1B53A" w14:textId="77777777" w:rsidTr="00B11071">
        <w:trPr>
          <w:jc w:val="center"/>
        </w:trPr>
        <w:tc>
          <w:tcPr>
            <w:tcW w:w="737" w:type="dxa"/>
          </w:tcPr>
          <w:p w14:paraId="5DBB4E3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75B4E54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37CBD4D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21B0267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7DC0D3E8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698E7752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1984715D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08FDB7D5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08821EF4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02EA2F7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6D2AA963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18B122AC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5E8BD3A9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3543D68F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068AEF77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5D0736DB" w14:textId="77777777" w:rsidR="004E54F0" w:rsidRDefault="004E54F0" w:rsidP="004E54F0">
            <w:pPr>
              <w:pStyle w:val="BodyText"/>
            </w:pPr>
            <w:r>
              <w:t xml:space="preserve">    '-7 -3 -7  5  1  5'</w:t>
            </w:r>
          </w:p>
          <w:p w14:paraId="78D05216" w14:textId="77777777" w:rsidR="004E54F0" w:rsidRDefault="004E54F0" w:rsidP="004E54F0">
            <w:pPr>
              <w:pStyle w:val="BodyText"/>
            </w:pPr>
            <w:r>
              <w:t xml:space="preserve">    '-7 -3 -7 -3  1 -3'</w:t>
            </w:r>
          </w:p>
          <w:p w14:paraId="6AEA10B9" w14:textId="77777777" w:rsidR="004E54F0" w:rsidRDefault="004E54F0" w:rsidP="004E54F0">
            <w:pPr>
              <w:pStyle w:val="BodyText"/>
            </w:pPr>
            <w:r>
              <w:t xml:space="preserve">    '-7 -5 -1  5  1 -5'</w:t>
            </w:r>
          </w:p>
          <w:p w14:paraId="3090776E" w14:textId="77777777" w:rsidR="004E54F0" w:rsidRDefault="004E54F0" w:rsidP="004E54F0">
            <w:pPr>
              <w:pStyle w:val="BodyText"/>
            </w:pPr>
            <w:r>
              <w:t xml:space="preserve">    '-7 -5  1 -5  1 -5'</w:t>
            </w:r>
          </w:p>
          <w:p w14:paraId="314271EE" w14:textId="77777777" w:rsidR="004E54F0" w:rsidRDefault="004E54F0" w:rsidP="004E54F0">
            <w:pPr>
              <w:pStyle w:val="BodyText"/>
            </w:pPr>
            <w:r>
              <w:t xml:space="preserve">    '-7 -5 -1  5  1 -3'</w:t>
            </w:r>
          </w:p>
          <w:p w14:paraId="5D198F6D" w14:textId="77777777" w:rsidR="004E54F0" w:rsidRDefault="004E54F0" w:rsidP="004E54F0">
            <w:pPr>
              <w:pStyle w:val="BodyText"/>
            </w:pPr>
            <w:r>
              <w:t xml:space="preserve">    '-7 -5  7  3 -1  5'</w:t>
            </w:r>
          </w:p>
          <w:p w14:paraId="38A02BE1" w14:textId="77777777" w:rsidR="004E54F0" w:rsidRDefault="004E54F0" w:rsidP="004E54F0">
            <w:pPr>
              <w:pStyle w:val="BodyText"/>
            </w:pPr>
            <w:r>
              <w:t xml:space="preserve">    '-7 -3 -5  5 -5  5'</w:t>
            </w:r>
          </w:p>
          <w:p w14:paraId="73C02410" w14:textId="77777777" w:rsidR="004E54F0" w:rsidRDefault="004E54F0" w:rsidP="004E54F0">
            <w:pPr>
              <w:pStyle w:val="BodyText"/>
            </w:pPr>
            <w:r>
              <w:t xml:space="preserve">    '-7 -3 -7 -3  1 -1'</w:t>
            </w:r>
          </w:p>
          <w:p w14:paraId="2D346509" w14:textId="77777777" w:rsidR="004E54F0" w:rsidRDefault="004E54F0" w:rsidP="004E54F0">
            <w:pPr>
              <w:pStyle w:val="BodyText"/>
            </w:pPr>
            <w:r>
              <w:t xml:space="preserve">    '-7 -3 -7 -3  1 -5'</w:t>
            </w:r>
          </w:p>
          <w:p w14:paraId="4E14E169" w14:textId="77777777" w:rsidR="004E54F0" w:rsidRDefault="004E54F0" w:rsidP="004E54F0">
            <w:pPr>
              <w:pStyle w:val="BodyText"/>
            </w:pPr>
            <w:r>
              <w:t xml:space="preserve">    '-7 -3 -7  5 -1  5'</w:t>
            </w:r>
          </w:p>
          <w:p w14:paraId="12185C81" w14:textId="77777777" w:rsidR="004E54F0" w:rsidRDefault="004E54F0" w:rsidP="004E54F0">
            <w:pPr>
              <w:pStyle w:val="BodyText"/>
            </w:pPr>
            <w:r>
              <w:t xml:space="preserve">    '-7 -3  1  7  1 -3'</w:t>
            </w:r>
          </w:p>
          <w:p w14:paraId="4BA16ECB" w14:textId="77777777" w:rsidR="004E54F0" w:rsidRDefault="004E54F0" w:rsidP="004E54F0">
            <w:pPr>
              <w:pStyle w:val="BodyText"/>
            </w:pPr>
            <w:r>
              <w:t xml:space="preserve">    '-7 -5  3 -1 -7 -3'</w:t>
            </w:r>
          </w:p>
          <w:p w14:paraId="0B2448DA" w14:textId="77777777" w:rsidR="004E54F0" w:rsidRDefault="004E54F0" w:rsidP="004E54F0">
            <w:pPr>
              <w:pStyle w:val="BodyText"/>
            </w:pPr>
            <w:r>
              <w:t xml:space="preserve">    '-7 -7 -3  5  1 -5'</w:t>
            </w:r>
          </w:p>
          <w:p w14:paraId="0A0B8447" w14:textId="77777777" w:rsidR="004E54F0" w:rsidRDefault="004E54F0" w:rsidP="004E54F0">
            <w:pPr>
              <w:pStyle w:val="BodyText"/>
            </w:pPr>
            <w:r>
              <w:t xml:space="preserve">    '-7 -5  3  7  1 -5'</w:t>
            </w:r>
          </w:p>
          <w:p w14:paraId="1B114E99" w14:textId="48D5096B" w:rsidR="00174382" w:rsidRDefault="004E54F0" w:rsidP="00AF6F6F">
            <w:pPr>
              <w:pStyle w:val="BodyText"/>
            </w:pPr>
            <w:r>
              <w:t xml:space="preserve">    '-7 -5 -1  3 -1 -5'</w:t>
            </w:r>
          </w:p>
        </w:tc>
        <w:tc>
          <w:tcPr>
            <w:tcW w:w="713" w:type="dxa"/>
          </w:tcPr>
          <w:p w14:paraId="0200F710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7A12CC1E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3E2D9AA7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7692DDE5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7B57833D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6752AE79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69FC46C6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0E340C9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DD3136E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259D4D5C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1EAD9991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04E90CAC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7B97D06A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0A23599D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09318D1E" w14:textId="77777777" w:rsidR="00174382" w:rsidRPr="001613BD" w:rsidRDefault="00174382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3151DB67" w14:textId="77777777" w:rsidR="004E54F0" w:rsidRDefault="004E54F0" w:rsidP="004E54F0">
            <w:pPr>
              <w:pStyle w:val="BodyText"/>
            </w:pPr>
            <w:r>
              <w:t xml:space="preserve">    '-7 -5 -7  5  1  5'</w:t>
            </w:r>
          </w:p>
          <w:p w14:paraId="2C5AD39D" w14:textId="77777777" w:rsidR="004E54F0" w:rsidRDefault="004E54F0" w:rsidP="004E54F0">
            <w:pPr>
              <w:pStyle w:val="BodyText"/>
            </w:pPr>
            <w:r>
              <w:t xml:space="preserve">    '-7 -7  3 -1  7 -5'</w:t>
            </w:r>
          </w:p>
          <w:p w14:paraId="3374F5AB" w14:textId="77777777" w:rsidR="004E54F0" w:rsidRDefault="004E54F0" w:rsidP="004E54F0">
            <w:pPr>
              <w:pStyle w:val="BodyText"/>
            </w:pPr>
            <w:r>
              <w:t xml:space="preserve">    '-7 -7 -3  7  1  7'</w:t>
            </w:r>
          </w:p>
          <w:p w14:paraId="29016D7A" w14:textId="77777777" w:rsidR="004E54F0" w:rsidRDefault="004E54F0" w:rsidP="004E54F0">
            <w:pPr>
              <w:pStyle w:val="BodyText"/>
            </w:pPr>
            <w:r>
              <w:t xml:space="preserve">    '-7 -3 -7  5 -1  5'</w:t>
            </w:r>
          </w:p>
          <w:p w14:paraId="36D19852" w14:textId="77777777" w:rsidR="004E54F0" w:rsidRDefault="004E54F0" w:rsidP="004E54F0">
            <w:pPr>
              <w:pStyle w:val="BodyText"/>
            </w:pPr>
            <w:r>
              <w:t xml:space="preserve">    '-7 -3 -5  5 -1  5'</w:t>
            </w:r>
          </w:p>
          <w:p w14:paraId="21CD41B4" w14:textId="77777777" w:rsidR="004E54F0" w:rsidRDefault="004E54F0" w:rsidP="004E54F0">
            <w:pPr>
              <w:pStyle w:val="BodyText"/>
            </w:pPr>
            <w:r>
              <w:t xml:space="preserve">    '-7 -3  1  7  1 -5'</w:t>
            </w:r>
          </w:p>
          <w:p w14:paraId="5A5E6DE8" w14:textId="77777777" w:rsidR="004E54F0" w:rsidRDefault="004E54F0" w:rsidP="004E54F0">
            <w:pPr>
              <w:pStyle w:val="BodyText"/>
            </w:pPr>
            <w:r>
              <w:t xml:space="preserve">    '-7 -3  1  7  1 -3'</w:t>
            </w:r>
          </w:p>
          <w:p w14:paraId="73AB3D1D" w14:textId="77777777" w:rsidR="004E54F0" w:rsidRDefault="004E54F0" w:rsidP="004E54F0">
            <w:pPr>
              <w:pStyle w:val="BodyText"/>
            </w:pPr>
            <w:r>
              <w:t xml:space="preserve">    '-7 -3  1  7  3 -1'</w:t>
            </w:r>
          </w:p>
          <w:p w14:paraId="0B546797" w14:textId="77777777" w:rsidR="004E54F0" w:rsidRDefault="004E54F0" w:rsidP="004E54F0">
            <w:pPr>
              <w:pStyle w:val="BodyText"/>
            </w:pPr>
            <w:r>
              <w:t xml:space="preserve">    '-7  3 -5 -1 -3  7'</w:t>
            </w:r>
          </w:p>
          <w:p w14:paraId="4016CE9E" w14:textId="77777777" w:rsidR="004E54F0" w:rsidRDefault="004E54F0" w:rsidP="004E54F0">
            <w:pPr>
              <w:pStyle w:val="BodyText"/>
            </w:pPr>
            <w:r>
              <w:t xml:space="preserve">    '-7 -7 -3  7  1  7'</w:t>
            </w:r>
          </w:p>
          <w:p w14:paraId="4601572B" w14:textId="77777777" w:rsidR="004E54F0" w:rsidRDefault="004E54F0" w:rsidP="004E54F0">
            <w:pPr>
              <w:pStyle w:val="BodyText"/>
            </w:pPr>
            <w:r>
              <w:t xml:space="preserve">    '-7 -7 -1 -7  3  7'</w:t>
            </w:r>
          </w:p>
          <w:p w14:paraId="3C79E94F" w14:textId="77777777" w:rsidR="004E54F0" w:rsidRDefault="004E54F0" w:rsidP="004E54F0">
            <w:pPr>
              <w:pStyle w:val="BodyText"/>
            </w:pPr>
            <w:r>
              <w:t xml:space="preserve">    '-7 -5  3 -3  7 -5'</w:t>
            </w:r>
          </w:p>
          <w:p w14:paraId="2BF849A0" w14:textId="77777777" w:rsidR="004E54F0" w:rsidRDefault="004E54F0" w:rsidP="004E54F0">
            <w:pPr>
              <w:pStyle w:val="BodyText"/>
            </w:pPr>
            <w:r>
              <w:t xml:space="preserve">    '-7 -5  3 -3  7 -5'</w:t>
            </w:r>
          </w:p>
          <w:p w14:paraId="6F2D555D" w14:textId="77777777" w:rsidR="004E54F0" w:rsidRDefault="004E54F0" w:rsidP="004E54F0">
            <w:pPr>
              <w:pStyle w:val="BodyText"/>
            </w:pPr>
            <w:r>
              <w:t xml:space="preserve">    '-7 -5  5 -5  1 -3'</w:t>
            </w:r>
          </w:p>
          <w:p w14:paraId="4CFF6A66" w14:textId="3930D39C" w:rsidR="00174382" w:rsidRDefault="004E54F0" w:rsidP="004E54F0">
            <w:pPr>
              <w:pStyle w:val="BodyText"/>
            </w:pPr>
            <w:r>
              <w:t xml:space="preserve">    '-7 -5  5  1 -7 -3'</w:t>
            </w:r>
          </w:p>
        </w:tc>
      </w:tr>
    </w:tbl>
    <w:p w14:paraId="3FB25AAC" w14:textId="77777777" w:rsidR="00174382" w:rsidRDefault="00174382" w:rsidP="00174382"/>
    <w:p w14:paraId="0570CECD" w14:textId="726C170D" w:rsidR="00174382" w:rsidRDefault="00174382" w:rsidP="00174382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7</w:t>
      </w:r>
      <w:r>
        <w:fldChar w:fldCharType="end"/>
      </w:r>
      <w:r>
        <w:t xml:space="preserve">. </w:t>
      </w:r>
      <w:r w:rsidR="00B11071">
        <w:t xml:space="preserve">Alternative 1 - </w:t>
      </w:r>
      <w:proofErr w:type="spellStart"/>
      <w:r>
        <w:t>Mediatek</w:t>
      </w:r>
      <w:proofErr w:type="spellEnd"/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174382" w14:paraId="006B78DF" w14:textId="77777777" w:rsidTr="00B11071">
        <w:trPr>
          <w:jc w:val="center"/>
        </w:trPr>
        <w:tc>
          <w:tcPr>
            <w:tcW w:w="737" w:type="dxa"/>
          </w:tcPr>
          <w:p w14:paraId="3A2C774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56E91218" w14:textId="77777777" w:rsidR="00174382" w:rsidRPr="001613BD" w:rsidRDefault="00174382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4668161C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2224FF86" w14:textId="77777777" w:rsidR="00174382" w:rsidRDefault="00174382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174382" w14:paraId="17EE24BB" w14:textId="77777777" w:rsidTr="00B11071">
        <w:trPr>
          <w:jc w:val="center"/>
        </w:trPr>
        <w:tc>
          <w:tcPr>
            <w:tcW w:w="737" w:type="dxa"/>
          </w:tcPr>
          <w:p w14:paraId="3608B78A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0775E947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5182F3F3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27D5A318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9DEA630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7D9A4A70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2326A413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1C712A45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3C6F69D7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193C2F9B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34FB0043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1C45D199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3D86AA75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7246161B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05CAEE37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52D7A0B3" w14:textId="77777777" w:rsidR="004E54F0" w:rsidRDefault="004E54F0" w:rsidP="004E54F0">
            <w:pPr>
              <w:pStyle w:val="BodyText"/>
            </w:pPr>
            <w:r>
              <w:t xml:space="preserve">    '1  3  1  7 -3 -7'</w:t>
            </w:r>
          </w:p>
          <w:p w14:paraId="353CCDC4" w14:textId="77777777" w:rsidR="004E54F0" w:rsidRDefault="004E54F0" w:rsidP="004E54F0">
            <w:pPr>
              <w:pStyle w:val="BodyText"/>
            </w:pPr>
            <w:r>
              <w:t xml:space="preserve">    '1  3  1 -5  5 -7'</w:t>
            </w:r>
          </w:p>
          <w:p w14:paraId="78AEB0C4" w14:textId="77777777" w:rsidR="004E54F0" w:rsidRDefault="004E54F0" w:rsidP="004E54F0">
            <w:pPr>
              <w:pStyle w:val="BodyText"/>
            </w:pPr>
            <w:r>
              <w:t xml:space="preserve">    '1  3 -3  7  5 -7'</w:t>
            </w:r>
          </w:p>
          <w:p w14:paraId="60C043DD" w14:textId="77777777" w:rsidR="004E54F0" w:rsidRDefault="004E54F0" w:rsidP="004E54F0">
            <w:pPr>
              <w:pStyle w:val="BodyText"/>
            </w:pPr>
            <w:r>
              <w:t xml:space="preserve">    '1  5  3 -3  7 -7'</w:t>
            </w:r>
          </w:p>
          <w:p w14:paraId="4AF86E72" w14:textId="77777777" w:rsidR="004E54F0" w:rsidRDefault="004E54F0" w:rsidP="004E54F0">
            <w:pPr>
              <w:pStyle w:val="BodyText"/>
            </w:pPr>
            <w:r>
              <w:t xml:space="preserve">    '1  5 -1 -7  7 -7'</w:t>
            </w:r>
          </w:p>
          <w:p w14:paraId="37B1DA3D" w14:textId="77777777" w:rsidR="004E54F0" w:rsidRDefault="004E54F0" w:rsidP="004E54F0">
            <w:pPr>
              <w:pStyle w:val="BodyText"/>
            </w:pPr>
            <w:r>
              <w:t xml:space="preserve">    '1 -3  1 -3  1 -3'</w:t>
            </w:r>
          </w:p>
          <w:p w14:paraId="3D0E334C" w14:textId="77777777" w:rsidR="004E54F0" w:rsidRDefault="004E54F0" w:rsidP="004E54F0">
            <w:pPr>
              <w:pStyle w:val="BodyText"/>
            </w:pPr>
            <w:r>
              <w:t xml:space="preserve">    '1 -3  3 -7  7 -7'</w:t>
            </w:r>
          </w:p>
          <w:p w14:paraId="64D2BBFB" w14:textId="77777777" w:rsidR="004E54F0" w:rsidRDefault="004E54F0" w:rsidP="004E54F0">
            <w:pPr>
              <w:pStyle w:val="BodyText"/>
            </w:pPr>
            <w:r>
              <w:t xml:space="preserve">    '1 -3 -7 -3  1  5'</w:t>
            </w:r>
          </w:p>
          <w:p w14:paraId="03827011" w14:textId="77777777" w:rsidR="004E54F0" w:rsidRDefault="004E54F0" w:rsidP="004E54F0">
            <w:pPr>
              <w:pStyle w:val="BodyText"/>
            </w:pPr>
            <w:r>
              <w:t xml:space="preserve">    '1 -3 -7 -3  1 -3'</w:t>
            </w:r>
          </w:p>
          <w:p w14:paraId="3E11F486" w14:textId="77777777" w:rsidR="004E54F0" w:rsidRDefault="004E54F0" w:rsidP="004E54F0">
            <w:pPr>
              <w:pStyle w:val="BodyText"/>
            </w:pPr>
            <w:r>
              <w:t xml:space="preserve">    '1 -3 -7 -3 -7 -3'</w:t>
            </w:r>
          </w:p>
          <w:p w14:paraId="51DE82EF" w14:textId="77777777" w:rsidR="004E54F0" w:rsidRDefault="004E54F0" w:rsidP="004E54F0">
            <w:pPr>
              <w:pStyle w:val="BodyText"/>
            </w:pPr>
            <w:r>
              <w:t xml:space="preserve">    '1 -1  1  5 -5  7'</w:t>
            </w:r>
          </w:p>
          <w:p w14:paraId="6051E4E3" w14:textId="77777777" w:rsidR="004E54F0" w:rsidRDefault="004E54F0" w:rsidP="004E54F0">
            <w:pPr>
              <w:pStyle w:val="BodyText"/>
            </w:pPr>
            <w:r>
              <w:t xml:space="preserve">    '1 -1  1 -5  7 -3'</w:t>
            </w:r>
          </w:p>
          <w:p w14:paraId="40C6BF0B" w14:textId="77777777" w:rsidR="004E54F0" w:rsidRDefault="004E54F0" w:rsidP="004E54F0">
            <w:pPr>
              <w:pStyle w:val="BodyText"/>
            </w:pPr>
            <w:r>
              <w:t xml:space="preserve">    '1 -1  3  7  1  5'</w:t>
            </w:r>
          </w:p>
          <w:p w14:paraId="239BD606" w14:textId="77777777" w:rsidR="004E54F0" w:rsidRDefault="004E54F0" w:rsidP="004E54F0">
            <w:pPr>
              <w:pStyle w:val="BodyText"/>
            </w:pPr>
            <w:r>
              <w:t xml:space="preserve">    '1 -1  3  7  1 -3'</w:t>
            </w:r>
          </w:p>
          <w:p w14:paraId="552176BE" w14:textId="2C6E7388" w:rsidR="00174382" w:rsidRDefault="004E54F0" w:rsidP="004E54F0">
            <w:pPr>
              <w:pStyle w:val="BodyText"/>
            </w:pPr>
            <w:r>
              <w:t xml:space="preserve">    '1 -1  3  7  3  7'</w:t>
            </w:r>
          </w:p>
        </w:tc>
        <w:tc>
          <w:tcPr>
            <w:tcW w:w="713" w:type="dxa"/>
          </w:tcPr>
          <w:p w14:paraId="7FD52ACA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2FD78A6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7AE69252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7A88575C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5B8C6320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33C3A276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733C488E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6AB8588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3D2A5239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1BA11A3E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0E788595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40A95C6D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3C4B9D6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3BE1A5FF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5AAA08F8" w14:textId="77777777" w:rsidR="00174382" w:rsidRPr="001613BD" w:rsidRDefault="00174382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1325AE0E" w14:textId="77777777" w:rsidR="004E54F0" w:rsidRDefault="004E54F0" w:rsidP="004E54F0">
            <w:pPr>
              <w:pStyle w:val="BodyText"/>
            </w:pPr>
            <w:r>
              <w:t xml:space="preserve">    '1 -1  3  7  3 -3'</w:t>
            </w:r>
          </w:p>
          <w:p w14:paraId="27930470" w14:textId="77777777" w:rsidR="004E54F0" w:rsidRDefault="004E54F0" w:rsidP="004E54F0">
            <w:pPr>
              <w:pStyle w:val="BodyText"/>
            </w:pPr>
            <w:r>
              <w:t xml:space="preserve">    '1 -1  3  7 -5  7'</w:t>
            </w:r>
          </w:p>
          <w:p w14:paraId="4E1DFCC0" w14:textId="77777777" w:rsidR="004E54F0" w:rsidRDefault="004E54F0" w:rsidP="004E54F0">
            <w:pPr>
              <w:pStyle w:val="BodyText"/>
            </w:pPr>
            <w:r>
              <w:t xml:space="preserve">    '1 -1  3 -7  5 -1'</w:t>
            </w:r>
          </w:p>
          <w:p w14:paraId="6F763733" w14:textId="77777777" w:rsidR="004E54F0" w:rsidRDefault="004E54F0" w:rsidP="004E54F0">
            <w:pPr>
              <w:pStyle w:val="BodyText"/>
            </w:pPr>
            <w:r>
              <w:t xml:space="preserve">    '1 -1  3 -3  1  5'</w:t>
            </w:r>
          </w:p>
          <w:p w14:paraId="25309D7C" w14:textId="77777777" w:rsidR="004E54F0" w:rsidRDefault="004E54F0" w:rsidP="004E54F0">
            <w:pPr>
              <w:pStyle w:val="BodyText"/>
            </w:pPr>
            <w:r>
              <w:t xml:space="preserve">    '1 -1  3 -3  1 -3'</w:t>
            </w:r>
          </w:p>
          <w:p w14:paraId="55165E8F" w14:textId="77777777" w:rsidR="004E54F0" w:rsidRDefault="004E54F0" w:rsidP="004E54F0">
            <w:pPr>
              <w:pStyle w:val="BodyText"/>
            </w:pPr>
            <w:r>
              <w:t xml:space="preserve">    '1 -1  3 -3 -7 -3'</w:t>
            </w:r>
          </w:p>
          <w:p w14:paraId="56367CD9" w14:textId="77777777" w:rsidR="004E54F0" w:rsidRDefault="004E54F0" w:rsidP="004E54F0">
            <w:pPr>
              <w:pStyle w:val="BodyText"/>
            </w:pPr>
            <w:r>
              <w:t xml:space="preserve">    '1 -1  3 -1  3  7'</w:t>
            </w:r>
          </w:p>
          <w:p w14:paraId="03607610" w14:textId="77777777" w:rsidR="004E54F0" w:rsidRDefault="004E54F0" w:rsidP="004E54F0">
            <w:pPr>
              <w:pStyle w:val="BodyText"/>
            </w:pPr>
            <w:r>
              <w:t xml:space="preserve">    '1 -1  3 -1  3 -3'</w:t>
            </w:r>
          </w:p>
          <w:p w14:paraId="269E0680" w14:textId="77777777" w:rsidR="004E54F0" w:rsidRDefault="004E54F0" w:rsidP="004E54F0">
            <w:pPr>
              <w:pStyle w:val="BodyText"/>
            </w:pPr>
            <w:r>
              <w:t xml:space="preserve">    '1 -1  3 -1 -7 -3'</w:t>
            </w:r>
          </w:p>
          <w:p w14:paraId="176C294E" w14:textId="77777777" w:rsidR="004E54F0" w:rsidRDefault="004E54F0" w:rsidP="004E54F0">
            <w:pPr>
              <w:pStyle w:val="BodyText"/>
            </w:pPr>
            <w:r>
              <w:t xml:space="preserve">    '1 -1 -7  5 -7 -3'</w:t>
            </w:r>
          </w:p>
          <w:p w14:paraId="2B794FC8" w14:textId="77777777" w:rsidR="004E54F0" w:rsidRDefault="004E54F0" w:rsidP="004E54F0">
            <w:pPr>
              <w:pStyle w:val="BodyText"/>
            </w:pPr>
            <w:r>
              <w:t xml:space="preserve">    '1 -1 -7  5 -5 -1'</w:t>
            </w:r>
          </w:p>
          <w:p w14:paraId="67F67934" w14:textId="77777777" w:rsidR="004E54F0" w:rsidRDefault="004E54F0" w:rsidP="004E54F0">
            <w:pPr>
              <w:pStyle w:val="BodyText"/>
            </w:pPr>
            <w:r>
              <w:t xml:space="preserve">    '1 -1 -7 -3  1 -3'</w:t>
            </w:r>
          </w:p>
          <w:p w14:paraId="7594C004" w14:textId="77777777" w:rsidR="004E54F0" w:rsidRDefault="004E54F0" w:rsidP="004E54F0">
            <w:pPr>
              <w:pStyle w:val="BodyText"/>
            </w:pPr>
            <w:r>
              <w:t xml:space="preserve">    '1 -1 -7 -3 -7 -3'</w:t>
            </w:r>
          </w:p>
          <w:p w14:paraId="66974A85" w14:textId="77777777" w:rsidR="004E54F0" w:rsidRDefault="004E54F0" w:rsidP="004E54F0">
            <w:pPr>
              <w:pStyle w:val="BodyText"/>
            </w:pPr>
            <w:r>
              <w:t xml:space="preserve">    '1 -1 -5 -1  3 -3'</w:t>
            </w:r>
          </w:p>
          <w:p w14:paraId="4826EA0F" w14:textId="48A64BBD" w:rsidR="00174382" w:rsidRDefault="004E54F0" w:rsidP="00B11071">
            <w:pPr>
              <w:pStyle w:val="BodyText"/>
            </w:pPr>
            <w:r>
              <w:t xml:space="preserve">    '1 -1 -5 -1 -7 -3'</w:t>
            </w:r>
          </w:p>
        </w:tc>
      </w:tr>
    </w:tbl>
    <w:p w14:paraId="6CFBC24D" w14:textId="77777777" w:rsidR="00B86B28" w:rsidRDefault="00B86B28" w:rsidP="00174382">
      <w:pPr>
        <w:pStyle w:val="Caption"/>
      </w:pPr>
    </w:p>
    <w:p w14:paraId="3D57C086" w14:textId="22E2AC61" w:rsidR="00174382" w:rsidRDefault="00174382" w:rsidP="0017438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8</w:t>
      </w:r>
      <w:r>
        <w:fldChar w:fldCharType="end"/>
      </w:r>
      <w:r>
        <w:t xml:space="preserve">. </w:t>
      </w:r>
      <w:r w:rsidR="00B11071">
        <w:t xml:space="preserve">Alternative 1 - </w:t>
      </w:r>
      <w:r>
        <w:t>Vivo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174382" w14:paraId="483B5DCF" w14:textId="77777777" w:rsidTr="00B11071">
        <w:trPr>
          <w:jc w:val="center"/>
        </w:trPr>
        <w:tc>
          <w:tcPr>
            <w:tcW w:w="737" w:type="dxa"/>
          </w:tcPr>
          <w:p w14:paraId="43BCEF17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422D0FC2" w14:textId="77777777" w:rsidR="00174382" w:rsidRPr="001613BD" w:rsidRDefault="00174382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55C26D7A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EEEBFA8" w14:textId="77777777" w:rsidR="00174382" w:rsidRDefault="00174382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174382" w14:paraId="4A5F4A4E" w14:textId="77777777" w:rsidTr="00B11071">
        <w:trPr>
          <w:jc w:val="center"/>
        </w:trPr>
        <w:tc>
          <w:tcPr>
            <w:tcW w:w="737" w:type="dxa"/>
          </w:tcPr>
          <w:p w14:paraId="288A9682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67BCB791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DDB144F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68A70459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6A5EA884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4C73B628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0E1FED15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79D6FC37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4796D605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009D6A64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3207395F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5A30D072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DB99014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72D90536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0AA9E06E" w14:textId="77777777" w:rsidR="00174382" w:rsidRPr="00871002" w:rsidRDefault="00174382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51B83688" w14:textId="067F2BE9" w:rsidR="004E54F0" w:rsidRDefault="004E54F0" w:rsidP="004E54F0">
            <w:pPr>
              <w:pStyle w:val="BodyText"/>
            </w:pPr>
            <w:r>
              <w:t xml:space="preserve">    ' 7  3 -1 -5 -1  3'</w:t>
            </w:r>
          </w:p>
          <w:p w14:paraId="2310D6A0" w14:textId="77777777" w:rsidR="004E54F0" w:rsidRDefault="004E54F0" w:rsidP="004E54F0">
            <w:pPr>
              <w:pStyle w:val="BodyText"/>
            </w:pPr>
            <w:r>
              <w:t xml:space="preserve">    ' 5 -7  5 -7 -3 -7'</w:t>
            </w:r>
          </w:p>
          <w:p w14:paraId="58067C15" w14:textId="77777777" w:rsidR="004E54F0" w:rsidRDefault="004E54F0" w:rsidP="004E54F0">
            <w:pPr>
              <w:pStyle w:val="BodyText"/>
            </w:pPr>
            <w:r>
              <w:t xml:space="preserve">    ' 3  1  5  1  5 -7'</w:t>
            </w:r>
          </w:p>
          <w:p w14:paraId="0BD3282B" w14:textId="77777777" w:rsidR="004E54F0" w:rsidRDefault="004E54F0" w:rsidP="004E54F0">
            <w:pPr>
              <w:pStyle w:val="BodyText"/>
            </w:pPr>
            <w:r>
              <w:t xml:space="preserve">    ' 7 -5  3  5 -1 -7'</w:t>
            </w:r>
          </w:p>
          <w:p w14:paraId="3EB8BABC" w14:textId="77777777" w:rsidR="004E54F0" w:rsidRDefault="004E54F0" w:rsidP="004E54F0">
            <w:pPr>
              <w:pStyle w:val="BodyText"/>
            </w:pPr>
            <w:r>
              <w:t xml:space="preserve">    '-3  7 -5 -1 -5 -1'</w:t>
            </w:r>
          </w:p>
          <w:p w14:paraId="4FE09237" w14:textId="77777777" w:rsidR="004E54F0" w:rsidRDefault="004E54F0" w:rsidP="004E54F0">
            <w:pPr>
              <w:pStyle w:val="BodyText"/>
            </w:pPr>
            <w:r>
              <w:t xml:space="preserve">    ' 5 -1 -3 -1  5 -5'</w:t>
            </w:r>
          </w:p>
          <w:p w14:paraId="7556329A" w14:textId="77777777" w:rsidR="004E54F0" w:rsidRDefault="004E54F0" w:rsidP="004E54F0">
            <w:pPr>
              <w:pStyle w:val="BodyText"/>
            </w:pPr>
            <w:r>
              <w:t xml:space="preserve">    ' 7  1  7 -3 -1 -3'</w:t>
            </w:r>
          </w:p>
          <w:p w14:paraId="06E029FF" w14:textId="77777777" w:rsidR="004E54F0" w:rsidRDefault="004E54F0" w:rsidP="004E54F0">
            <w:pPr>
              <w:pStyle w:val="BodyText"/>
            </w:pPr>
            <w:r>
              <w:t xml:space="preserve">    ' 7  1 -5 -7 -5  1'</w:t>
            </w:r>
          </w:p>
          <w:p w14:paraId="60B7CC6A" w14:textId="77777777" w:rsidR="004E54F0" w:rsidRDefault="004E54F0" w:rsidP="004E54F0">
            <w:pPr>
              <w:pStyle w:val="BodyText"/>
            </w:pPr>
            <w:r>
              <w:t xml:space="preserve">    '-5  5 -1 -3 -1  5'</w:t>
            </w:r>
          </w:p>
          <w:p w14:paraId="0629E1DE" w14:textId="77777777" w:rsidR="004E54F0" w:rsidRDefault="004E54F0" w:rsidP="004E54F0">
            <w:pPr>
              <w:pStyle w:val="BodyText"/>
            </w:pPr>
            <w:r>
              <w:t xml:space="preserve">    ' 5  7 -3 -5  5 -5'</w:t>
            </w:r>
          </w:p>
          <w:p w14:paraId="0FCAAF95" w14:textId="77777777" w:rsidR="004E54F0" w:rsidRDefault="004E54F0" w:rsidP="004E54F0">
            <w:pPr>
              <w:pStyle w:val="BodyText"/>
            </w:pPr>
            <w:r>
              <w:t xml:space="preserve">    '-1  1  5 -5  7  3'</w:t>
            </w:r>
          </w:p>
          <w:p w14:paraId="6DBEA7DD" w14:textId="77777777" w:rsidR="004E54F0" w:rsidRDefault="004E54F0" w:rsidP="004E54F0">
            <w:pPr>
              <w:pStyle w:val="BodyText"/>
            </w:pPr>
            <w:r>
              <w:t xml:space="preserve">    ' 3  5 -1  5 -1 -3'</w:t>
            </w:r>
          </w:p>
          <w:p w14:paraId="463AC717" w14:textId="77777777" w:rsidR="004E54F0" w:rsidRDefault="004E54F0" w:rsidP="004E54F0">
            <w:pPr>
              <w:pStyle w:val="BodyText"/>
            </w:pPr>
            <w:r>
              <w:t xml:space="preserve">    ' 7 -7  5  1 -3  3'</w:t>
            </w:r>
          </w:p>
          <w:p w14:paraId="57F4964B" w14:textId="77777777" w:rsidR="004E54F0" w:rsidRDefault="004E54F0" w:rsidP="004E54F0">
            <w:pPr>
              <w:pStyle w:val="BodyText"/>
            </w:pPr>
            <w:r>
              <w:t xml:space="preserve">    ' 7 -1 -3  5 -7  5'</w:t>
            </w:r>
          </w:p>
          <w:p w14:paraId="3213A086" w14:textId="24797800" w:rsidR="00174382" w:rsidRDefault="004E54F0" w:rsidP="004E54F0">
            <w:pPr>
              <w:pStyle w:val="BodyText"/>
            </w:pPr>
            <w:r>
              <w:t xml:space="preserve">    ' 7  5 -7  1 -3  7'</w:t>
            </w:r>
          </w:p>
        </w:tc>
        <w:tc>
          <w:tcPr>
            <w:tcW w:w="713" w:type="dxa"/>
          </w:tcPr>
          <w:p w14:paraId="3601EFE0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035C2AE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01E5F706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6E424944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0001965E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57F2447A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0439DC3C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3AC297F4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564C4148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46715899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0560BF93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6BA223A5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463E6874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6339F930" w14:textId="77777777" w:rsidR="00174382" w:rsidRPr="001613BD" w:rsidRDefault="00174382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4219987B" w14:textId="77777777" w:rsidR="00174382" w:rsidRPr="001613BD" w:rsidRDefault="00174382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62FD5956" w14:textId="77777777" w:rsidR="004E54F0" w:rsidRDefault="004E54F0" w:rsidP="004E54F0">
            <w:pPr>
              <w:pStyle w:val="BodyText"/>
            </w:pPr>
            <w:r>
              <w:t xml:space="preserve">    '-1 -3  3  5 -1  5'</w:t>
            </w:r>
          </w:p>
          <w:p w14:paraId="2C592112" w14:textId="77777777" w:rsidR="004E54F0" w:rsidRDefault="004E54F0" w:rsidP="004E54F0">
            <w:pPr>
              <w:pStyle w:val="BodyText"/>
            </w:pPr>
            <w:r>
              <w:t xml:space="preserve">    '-3 -5 -5  5  1 -7'</w:t>
            </w:r>
          </w:p>
          <w:p w14:paraId="7256676F" w14:textId="77777777" w:rsidR="004E54F0" w:rsidRDefault="004E54F0" w:rsidP="004E54F0">
            <w:pPr>
              <w:pStyle w:val="BodyText"/>
            </w:pPr>
            <w:r>
              <w:t xml:space="preserve">    ' 3 -7 -3 -1 -5  7'</w:t>
            </w:r>
          </w:p>
          <w:p w14:paraId="77CAFA7E" w14:textId="77777777" w:rsidR="004E54F0" w:rsidRDefault="004E54F0" w:rsidP="004E54F0">
            <w:pPr>
              <w:pStyle w:val="BodyText"/>
            </w:pPr>
            <w:r>
              <w:t xml:space="preserve">    '-7  5  7 -5  1 -3'</w:t>
            </w:r>
          </w:p>
          <w:p w14:paraId="40F8A6A4" w14:textId="77777777" w:rsidR="004E54F0" w:rsidRDefault="004E54F0" w:rsidP="004E54F0">
            <w:pPr>
              <w:pStyle w:val="BodyText"/>
            </w:pPr>
            <w:r>
              <w:t xml:space="preserve">    '-1  3  7  7  3 -1'</w:t>
            </w:r>
          </w:p>
          <w:p w14:paraId="1E1DA697" w14:textId="77777777" w:rsidR="004E54F0" w:rsidRDefault="004E54F0" w:rsidP="004E54F0">
            <w:pPr>
              <w:pStyle w:val="BodyText"/>
            </w:pPr>
            <w:r>
              <w:t xml:space="preserve">    ' 5  7 -5  5 -7  5'</w:t>
            </w:r>
          </w:p>
          <w:p w14:paraId="728CAD7E" w14:textId="77777777" w:rsidR="004E54F0" w:rsidRDefault="004E54F0" w:rsidP="004E54F0">
            <w:pPr>
              <w:pStyle w:val="BodyText"/>
            </w:pPr>
            <w:r>
              <w:t xml:space="preserve">    '-1 -7 -3 -1  7  3'</w:t>
            </w:r>
          </w:p>
          <w:p w14:paraId="19E8B549" w14:textId="77777777" w:rsidR="004E54F0" w:rsidRDefault="004E54F0" w:rsidP="004E54F0">
            <w:pPr>
              <w:pStyle w:val="BodyText"/>
            </w:pPr>
            <w:r>
              <w:t xml:space="preserve">    ' 7  3 -1 -1  3  7'</w:t>
            </w:r>
          </w:p>
          <w:p w14:paraId="0F7F6466" w14:textId="77777777" w:rsidR="004E54F0" w:rsidRDefault="004E54F0" w:rsidP="004E54F0">
            <w:pPr>
              <w:pStyle w:val="BodyText"/>
            </w:pPr>
            <w:r>
              <w:t xml:space="preserve">    ' 7  7  3 -1  7 -5'</w:t>
            </w:r>
          </w:p>
          <w:p w14:paraId="253B5D58" w14:textId="77777777" w:rsidR="004E54F0" w:rsidRDefault="004E54F0" w:rsidP="004E54F0">
            <w:pPr>
              <w:pStyle w:val="BodyText"/>
            </w:pPr>
            <w:r>
              <w:t xml:space="preserve">    '-5  7 -3  3  7  5'</w:t>
            </w:r>
          </w:p>
          <w:p w14:paraId="7178CCF6" w14:textId="77777777" w:rsidR="004E54F0" w:rsidRDefault="004E54F0" w:rsidP="004E54F0">
            <w:pPr>
              <w:pStyle w:val="BodyText"/>
            </w:pPr>
            <w:r>
              <w:t xml:space="preserve">    ' 5 -7  3 -3 -7 -5'</w:t>
            </w:r>
          </w:p>
          <w:p w14:paraId="425BEAF5" w14:textId="77777777" w:rsidR="004E54F0" w:rsidRDefault="004E54F0" w:rsidP="004E54F0">
            <w:pPr>
              <w:pStyle w:val="BodyText"/>
            </w:pPr>
            <w:r>
              <w:t xml:space="preserve">    ' 7  1 -5 -1  1  3'</w:t>
            </w:r>
          </w:p>
          <w:p w14:paraId="5B51A0EE" w14:textId="77777777" w:rsidR="004E54F0" w:rsidRDefault="004E54F0" w:rsidP="004E54F0">
            <w:pPr>
              <w:pStyle w:val="BodyText"/>
            </w:pPr>
            <w:r>
              <w:t xml:space="preserve">    ' 7 -3  3 -1 -3 -5'</w:t>
            </w:r>
          </w:p>
          <w:p w14:paraId="6597A1D3" w14:textId="77777777" w:rsidR="004E54F0" w:rsidRDefault="004E54F0" w:rsidP="004E54F0">
            <w:pPr>
              <w:pStyle w:val="BodyText"/>
            </w:pPr>
            <w:r>
              <w:t xml:space="preserve">    ' 7 -7 -5 -1 -5  5'</w:t>
            </w:r>
          </w:p>
          <w:p w14:paraId="6AFB6BB1" w14:textId="052813EB" w:rsidR="00174382" w:rsidRDefault="004E54F0" w:rsidP="004E54F0">
            <w:pPr>
              <w:pStyle w:val="BodyText"/>
            </w:pPr>
            <w:r>
              <w:t xml:space="preserve">    ' 7 -5 -3 -1 -7  3'</w:t>
            </w:r>
          </w:p>
        </w:tc>
      </w:tr>
    </w:tbl>
    <w:p w14:paraId="2A6D6A84" w14:textId="77777777" w:rsidR="006340BC" w:rsidRDefault="006340BC" w:rsidP="00B11071">
      <w:pPr>
        <w:pStyle w:val="Caption"/>
      </w:pPr>
    </w:p>
    <w:p w14:paraId="645900E9" w14:textId="0B9078B2" w:rsidR="00B11071" w:rsidRDefault="00B11071" w:rsidP="00B11071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9</w:t>
      </w:r>
      <w:r>
        <w:fldChar w:fldCharType="end"/>
      </w:r>
      <w:r>
        <w:t>. Alternative 2 – Ericsson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7AB7D41E" w14:textId="77777777" w:rsidTr="00B11071">
        <w:trPr>
          <w:jc w:val="center"/>
        </w:trPr>
        <w:tc>
          <w:tcPr>
            <w:tcW w:w="737" w:type="dxa"/>
          </w:tcPr>
          <w:p w14:paraId="4537F6DB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F060CEC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762A79A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5689ACD2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5DC8BBE6" w14:textId="77777777" w:rsidTr="00B11071">
        <w:trPr>
          <w:jc w:val="center"/>
        </w:trPr>
        <w:tc>
          <w:tcPr>
            <w:tcW w:w="737" w:type="dxa"/>
          </w:tcPr>
          <w:p w14:paraId="79518F5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48F3D93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DDFDA4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1FC5DFD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0527F85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697004C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0973AC2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359FD23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4F5092D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611D726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41B9E94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1436195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7A75DC7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1697A93C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53441AC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6CD6A85A" w14:textId="134067B2" w:rsidR="00185B16" w:rsidRDefault="00185B16" w:rsidP="00185B16">
            <w:pPr>
              <w:pStyle w:val="BodyText"/>
            </w:pPr>
            <w:r>
              <w:t xml:space="preserve">    '-5  7  1  7 -5 -1'</w:t>
            </w:r>
          </w:p>
          <w:p w14:paraId="02058461" w14:textId="77777777" w:rsidR="00185B16" w:rsidRDefault="00185B16" w:rsidP="00185B16">
            <w:pPr>
              <w:pStyle w:val="BodyText"/>
            </w:pPr>
            <w:r>
              <w:t xml:space="preserve">    ' 3  7  5  1  5 -7'</w:t>
            </w:r>
          </w:p>
          <w:p w14:paraId="28B41E22" w14:textId="77777777" w:rsidR="00185B16" w:rsidRDefault="00185B16" w:rsidP="00185B16">
            <w:pPr>
              <w:pStyle w:val="BodyText"/>
            </w:pPr>
            <w:r>
              <w:t xml:space="preserve">    ' 5  1  5 -7  3  7'</w:t>
            </w:r>
          </w:p>
          <w:p w14:paraId="20F4CE3B" w14:textId="77777777" w:rsidR="00185B16" w:rsidRDefault="00185B16" w:rsidP="00185B16">
            <w:pPr>
              <w:pStyle w:val="BodyText"/>
            </w:pPr>
            <w:r>
              <w:t xml:space="preserve">    '-5  5  1  5 -7 -1'</w:t>
            </w:r>
          </w:p>
          <w:p w14:paraId="6A9869AC" w14:textId="77777777" w:rsidR="00185B16" w:rsidRDefault="00185B16" w:rsidP="00185B16">
            <w:pPr>
              <w:pStyle w:val="BodyText"/>
            </w:pPr>
            <w:r>
              <w:t xml:space="preserve">    ' 7 -3  7  3  7 -5'</w:t>
            </w:r>
          </w:p>
          <w:p w14:paraId="741AED2F" w14:textId="77777777" w:rsidR="00185B16" w:rsidRDefault="00185B16" w:rsidP="00185B16">
            <w:pPr>
              <w:pStyle w:val="BodyText"/>
            </w:pPr>
            <w:r>
              <w:t xml:space="preserve">    '-1  3  1  5 -1 -5'</w:t>
            </w:r>
          </w:p>
          <w:p w14:paraId="480A0E06" w14:textId="77777777" w:rsidR="00185B16" w:rsidRDefault="00185B16" w:rsidP="00185B16">
            <w:pPr>
              <w:pStyle w:val="BodyText"/>
            </w:pPr>
            <w:r>
              <w:t xml:space="preserve">    '-5 -1 -5  1 -5  7'</w:t>
            </w:r>
          </w:p>
          <w:p w14:paraId="44C8D006" w14:textId="77777777" w:rsidR="00185B16" w:rsidRDefault="00185B16" w:rsidP="00185B16">
            <w:pPr>
              <w:pStyle w:val="BodyText"/>
            </w:pPr>
            <w:r>
              <w:t xml:space="preserve">    '-7  5  1  7 -5 -1'</w:t>
            </w:r>
          </w:p>
          <w:p w14:paraId="66E159D5" w14:textId="77777777" w:rsidR="00185B16" w:rsidRDefault="00185B16" w:rsidP="00185B16">
            <w:pPr>
              <w:pStyle w:val="BodyText"/>
            </w:pPr>
            <w:r>
              <w:t xml:space="preserve">    '-1  3  7 -3  7  3'</w:t>
            </w:r>
          </w:p>
          <w:p w14:paraId="6E40308B" w14:textId="77777777" w:rsidR="00185B16" w:rsidRDefault="00185B16" w:rsidP="00185B16">
            <w:pPr>
              <w:pStyle w:val="BodyText"/>
            </w:pPr>
            <w:r>
              <w:t xml:space="preserve">    '-3 -7 -3  1 -3  3'</w:t>
            </w:r>
          </w:p>
          <w:p w14:paraId="2F93417A" w14:textId="77777777" w:rsidR="00185B16" w:rsidRDefault="00185B16" w:rsidP="00185B16">
            <w:pPr>
              <w:pStyle w:val="BodyText"/>
            </w:pPr>
            <w:r>
              <w:t xml:space="preserve">    '-7  7 -3 -1  5 -1'</w:t>
            </w:r>
          </w:p>
          <w:p w14:paraId="3F43BE43" w14:textId="77777777" w:rsidR="00185B16" w:rsidRDefault="00185B16" w:rsidP="00185B16">
            <w:pPr>
              <w:pStyle w:val="BodyText"/>
            </w:pPr>
            <w:r>
              <w:t xml:space="preserve">    ' 1  5 -7  5 -1  5'</w:t>
            </w:r>
          </w:p>
          <w:p w14:paraId="24E6DB1F" w14:textId="77777777" w:rsidR="00185B16" w:rsidRDefault="00185B16" w:rsidP="00185B16">
            <w:pPr>
              <w:pStyle w:val="BodyText"/>
            </w:pPr>
            <w:r>
              <w:t xml:space="preserve">    ' 7 -5  5 -7  7  3'</w:t>
            </w:r>
          </w:p>
          <w:p w14:paraId="4770F261" w14:textId="77777777" w:rsidR="00185B16" w:rsidRDefault="00185B16" w:rsidP="00185B16">
            <w:pPr>
              <w:pStyle w:val="BodyText"/>
            </w:pPr>
            <w:r>
              <w:t xml:space="preserve">    ' 3  1  5 -7  5 -1'</w:t>
            </w:r>
          </w:p>
          <w:p w14:paraId="76C3C557" w14:textId="63C3FE55" w:rsidR="00B11071" w:rsidRDefault="00185B16" w:rsidP="00B11071">
            <w:pPr>
              <w:pStyle w:val="BodyText"/>
            </w:pPr>
            <w:r>
              <w:t xml:space="preserve">    ' 7 -7 -1 -3  7  1'</w:t>
            </w:r>
          </w:p>
        </w:tc>
        <w:tc>
          <w:tcPr>
            <w:tcW w:w="713" w:type="dxa"/>
          </w:tcPr>
          <w:p w14:paraId="4F76894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117D273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095601D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4392141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56196E8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28B2F9E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7529F53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65B1718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635D68E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118EB22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2A5621AB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4556753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20DC700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43C20E8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06B489BF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1EBBA589" w14:textId="77777777" w:rsidR="00185B16" w:rsidRDefault="00185B16" w:rsidP="00185B16">
            <w:pPr>
              <w:pStyle w:val="BodyText"/>
            </w:pPr>
            <w:r>
              <w:t xml:space="preserve">    ' 5 -7 -3  7 -5  7'</w:t>
            </w:r>
          </w:p>
          <w:p w14:paraId="1FCA4679" w14:textId="77777777" w:rsidR="00185B16" w:rsidRDefault="00185B16" w:rsidP="00185B16">
            <w:pPr>
              <w:pStyle w:val="BodyText"/>
            </w:pPr>
            <w:r>
              <w:t xml:space="preserve">    ' 3  7  3 -3 -7 -1'</w:t>
            </w:r>
          </w:p>
          <w:p w14:paraId="2DFE514C" w14:textId="77777777" w:rsidR="00185B16" w:rsidRDefault="00185B16" w:rsidP="00185B16">
            <w:pPr>
              <w:pStyle w:val="BodyText"/>
            </w:pPr>
            <w:r>
              <w:t xml:space="preserve">    ' 5 -7 -3 -7 -3  7'</w:t>
            </w:r>
          </w:p>
          <w:p w14:paraId="10819313" w14:textId="77777777" w:rsidR="00185B16" w:rsidRDefault="00185B16" w:rsidP="00185B16">
            <w:pPr>
              <w:pStyle w:val="BodyText"/>
            </w:pPr>
            <w:r>
              <w:t xml:space="preserve">    '-5  1 -3  7  3  7'</w:t>
            </w:r>
          </w:p>
          <w:p w14:paraId="55F3F7CC" w14:textId="77777777" w:rsidR="00185B16" w:rsidRDefault="00185B16" w:rsidP="00185B16">
            <w:pPr>
              <w:pStyle w:val="BodyText"/>
            </w:pPr>
            <w:r>
              <w:t xml:space="preserve">    '-7  3  7 -5 -7  5'</w:t>
            </w:r>
          </w:p>
          <w:p w14:paraId="0B763A49" w14:textId="77777777" w:rsidR="00185B16" w:rsidRDefault="00185B16" w:rsidP="00185B16">
            <w:pPr>
              <w:pStyle w:val="BodyText"/>
            </w:pPr>
            <w:r>
              <w:t xml:space="preserve">    ' 5 -5  5  1 -3  1'</w:t>
            </w:r>
          </w:p>
          <w:p w14:paraId="51A6A895" w14:textId="77777777" w:rsidR="00185B16" w:rsidRDefault="00185B16" w:rsidP="00185B16">
            <w:pPr>
              <w:pStyle w:val="BodyText"/>
            </w:pPr>
            <w:r>
              <w:t xml:space="preserve">    '-5  5 -7  5  3  7'</w:t>
            </w:r>
          </w:p>
          <w:p w14:paraId="019E4076" w14:textId="77777777" w:rsidR="00185B16" w:rsidRDefault="00185B16" w:rsidP="00185B16">
            <w:pPr>
              <w:pStyle w:val="BodyText"/>
            </w:pPr>
            <w:r>
              <w:t xml:space="preserve">    '-1 -5 -1  3  1 -5'</w:t>
            </w:r>
          </w:p>
          <w:p w14:paraId="2F1BAAA9" w14:textId="77777777" w:rsidR="00185B16" w:rsidRDefault="00185B16" w:rsidP="00185B16">
            <w:pPr>
              <w:pStyle w:val="BodyText"/>
            </w:pPr>
            <w:r>
              <w:t xml:space="preserve">    '-5  1  5 -7  5 -1'</w:t>
            </w:r>
          </w:p>
          <w:p w14:paraId="536EED49" w14:textId="77777777" w:rsidR="00185B16" w:rsidRDefault="00185B16" w:rsidP="00185B16">
            <w:pPr>
              <w:pStyle w:val="BodyText"/>
            </w:pPr>
            <w:r>
              <w:t xml:space="preserve">    ' 5 -1 -7 -1  1  7'</w:t>
            </w:r>
          </w:p>
          <w:p w14:paraId="6191F155" w14:textId="77777777" w:rsidR="00185B16" w:rsidRDefault="00185B16" w:rsidP="00185B16">
            <w:pPr>
              <w:pStyle w:val="BodyText"/>
            </w:pPr>
            <w:r>
              <w:t xml:space="preserve">    ' 1  7 -5 -1 -7  5'</w:t>
            </w:r>
          </w:p>
          <w:p w14:paraId="36E429F0" w14:textId="77777777" w:rsidR="00185B16" w:rsidRDefault="00185B16" w:rsidP="00185B16">
            <w:pPr>
              <w:pStyle w:val="BodyText"/>
            </w:pPr>
            <w:r>
              <w:t xml:space="preserve">    '-3  1  5  1 -1  3'</w:t>
            </w:r>
          </w:p>
          <w:p w14:paraId="6A29B0C7" w14:textId="77777777" w:rsidR="00185B16" w:rsidRDefault="00185B16" w:rsidP="00185B16">
            <w:pPr>
              <w:pStyle w:val="BodyText"/>
            </w:pPr>
            <w:r>
              <w:t xml:space="preserve">    '-1 -7 -3 -5 -1  3'</w:t>
            </w:r>
          </w:p>
          <w:p w14:paraId="5C6FC544" w14:textId="77777777" w:rsidR="00185B16" w:rsidRDefault="00185B16" w:rsidP="00185B16">
            <w:pPr>
              <w:pStyle w:val="BodyText"/>
            </w:pPr>
            <w:r>
              <w:t xml:space="preserve">    ' 7 -5  5  1  5 -7'</w:t>
            </w:r>
          </w:p>
          <w:p w14:paraId="57150E0C" w14:textId="46EFAF06" w:rsidR="00B11071" w:rsidRDefault="00185B16" w:rsidP="00185B16">
            <w:pPr>
              <w:pStyle w:val="BodyText"/>
            </w:pPr>
            <w:r>
              <w:t xml:space="preserve">    ' 1  7  1 -3  1 -3'</w:t>
            </w:r>
          </w:p>
        </w:tc>
      </w:tr>
    </w:tbl>
    <w:p w14:paraId="769DE7E3" w14:textId="77777777" w:rsidR="006340BC" w:rsidRDefault="006340BC" w:rsidP="00B11071">
      <w:pPr>
        <w:pStyle w:val="Caption"/>
      </w:pPr>
    </w:p>
    <w:p w14:paraId="45CA1346" w14:textId="34FE8556" w:rsidR="00B11071" w:rsidRDefault="00B11071" w:rsidP="00B1107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10</w:t>
      </w:r>
      <w:r>
        <w:fldChar w:fldCharType="end"/>
      </w:r>
      <w:r>
        <w:t>. Alternative 2 - Qualcomm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7CFBB720" w14:textId="77777777" w:rsidTr="00B11071">
        <w:trPr>
          <w:jc w:val="center"/>
        </w:trPr>
        <w:tc>
          <w:tcPr>
            <w:tcW w:w="737" w:type="dxa"/>
          </w:tcPr>
          <w:p w14:paraId="745236F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114DB49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682D42B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2B65D727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6A940D15" w14:textId="77777777" w:rsidTr="00B11071">
        <w:trPr>
          <w:jc w:val="center"/>
        </w:trPr>
        <w:tc>
          <w:tcPr>
            <w:tcW w:w="737" w:type="dxa"/>
          </w:tcPr>
          <w:p w14:paraId="5FAD3D2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1410358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CE2112C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17B9A75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856879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3A9C2F1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14C6E4D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2D45C60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68CABDA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44DB8C7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35A852F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1583041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5E4037E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60AD5B1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758BF70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22EDB5A9" w14:textId="7960473B" w:rsidR="00CA756A" w:rsidRDefault="00F7632F" w:rsidP="00CA756A">
            <w:pPr>
              <w:pStyle w:val="BodyText"/>
            </w:pPr>
            <w:r>
              <w:t xml:space="preserve">    </w:t>
            </w:r>
            <w:r w:rsidR="00CA756A">
              <w:t>'-7 -1  3  1  5 -3'</w:t>
            </w:r>
          </w:p>
          <w:p w14:paraId="145EC7B9" w14:textId="77777777" w:rsidR="00CA756A" w:rsidRDefault="00CA756A" w:rsidP="00CA756A">
            <w:pPr>
              <w:pStyle w:val="BodyText"/>
            </w:pPr>
            <w:r>
              <w:t xml:space="preserve">    '-7 -3  5  1  7 -5'</w:t>
            </w:r>
          </w:p>
          <w:p w14:paraId="1320C7F2" w14:textId="77777777" w:rsidR="00CA756A" w:rsidRDefault="00CA756A" w:rsidP="00CA756A">
            <w:pPr>
              <w:pStyle w:val="BodyText"/>
            </w:pPr>
            <w:r>
              <w:t xml:space="preserve">    '-7  1  5  3  7 -3'</w:t>
            </w:r>
          </w:p>
          <w:p w14:paraId="6BA34A2E" w14:textId="77777777" w:rsidR="00CA756A" w:rsidRDefault="00CA756A" w:rsidP="00CA756A">
            <w:pPr>
              <w:pStyle w:val="BodyText"/>
            </w:pPr>
            <w:r>
              <w:t xml:space="preserve">    '-7 -3  3 -1  7 -5'</w:t>
            </w:r>
          </w:p>
          <w:p w14:paraId="7261BA8C" w14:textId="77777777" w:rsidR="00CA756A" w:rsidRDefault="00CA756A" w:rsidP="00CA756A">
            <w:pPr>
              <w:pStyle w:val="BodyText"/>
            </w:pPr>
            <w:r>
              <w:t xml:space="preserve">    '-7 -1  3  7  3 -3'</w:t>
            </w:r>
          </w:p>
          <w:p w14:paraId="2A3E862C" w14:textId="77777777" w:rsidR="00CA756A" w:rsidRDefault="00CA756A" w:rsidP="00CA756A">
            <w:pPr>
              <w:pStyle w:val="BodyText"/>
            </w:pPr>
            <w:r>
              <w:t xml:space="preserve">    '-7  3 -1  3  7 -3'</w:t>
            </w:r>
          </w:p>
          <w:p w14:paraId="3BADFC75" w14:textId="77777777" w:rsidR="00CA756A" w:rsidRDefault="00CA756A" w:rsidP="00CA756A">
            <w:pPr>
              <w:pStyle w:val="BodyText"/>
            </w:pPr>
            <w:r>
              <w:t xml:space="preserve">    '-7  3 -1  5 -7 -3'</w:t>
            </w:r>
          </w:p>
          <w:p w14:paraId="1CBAF05E" w14:textId="77777777" w:rsidR="00CA756A" w:rsidRDefault="00CA756A" w:rsidP="00CA756A">
            <w:pPr>
              <w:pStyle w:val="BodyText"/>
            </w:pPr>
            <w:r>
              <w:t xml:space="preserve">    '-7 -3  1  7  3 -3'</w:t>
            </w:r>
          </w:p>
          <w:p w14:paraId="4AA41426" w14:textId="77777777" w:rsidR="00CA756A" w:rsidRDefault="00CA756A" w:rsidP="00CA756A">
            <w:pPr>
              <w:pStyle w:val="BodyText"/>
            </w:pPr>
            <w:r>
              <w:t xml:space="preserve">    '-7  3 -7 -3 -7 -3'</w:t>
            </w:r>
          </w:p>
          <w:p w14:paraId="13A5D305" w14:textId="77777777" w:rsidR="00CA756A" w:rsidRDefault="00CA756A" w:rsidP="00CA756A">
            <w:pPr>
              <w:pStyle w:val="BodyText"/>
            </w:pPr>
            <w:r>
              <w:t xml:space="preserve">    '-7 -3  3 -3 -7 -3'</w:t>
            </w:r>
          </w:p>
          <w:p w14:paraId="5B9D18CB" w14:textId="77777777" w:rsidR="00CA756A" w:rsidRDefault="00CA756A" w:rsidP="00CA756A">
            <w:pPr>
              <w:pStyle w:val="BodyText"/>
            </w:pPr>
            <w:r>
              <w:t xml:space="preserve">    '-7 -3 -7 -3  3 -3'</w:t>
            </w:r>
          </w:p>
          <w:p w14:paraId="34CD0381" w14:textId="77777777" w:rsidR="00CA756A" w:rsidRDefault="00CA756A" w:rsidP="00CA756A">
            <w:pPr>
              <w:pStyle w:val="BodyText"/>
            </w:pPr>
            <w:r>
              <w:t xml:space="preserve">    '-7 -3 -7  3 -7 -3'</w:t>
            </w:r>
          </w:p>
          <w:p w14:paraId="380C4AF3" w14:textId="77777777" w:rsidR="00CA756A" w:rsidRDefault="00CA756A" w:rsidP="00CA756A">
            <w:pPr>
              <w:pStyle w:val="BodyText"/>
            </w:pPr>
            <w:r>
              <w:t xml:space="preserve">    '-7  3 -7 -5  1 -5'</w:t>
            </w:r>
          </w:p>
          <w:p w14:paraId="4AA41302" w14:textId="77777777" w:rsidR="00CA756A" w:rsidRDefault="00CA756A" w:rsidP="00CA756A">
            <w:pPr>
              <w:pStyle w:val="BodyText"/>
            </w:pPr>
            <w:r>
              <w:t xml:space="preserve">    '-7 -3  1 -3  1 -5'</w:t>
            </w:r>
          </w:p>
          <w:p w14:paraId="15902BBF" w14:textId="35CAC21F" w:rsidR="00B11071" w:rsidRDefault="00CA756A" w:rsidP="00CA756A">
            <w:pPr>
              <w:pStyle w:val="BodyText"/>
            </w:pPr>
            <w:r>
              <w:t xml:space="preserve">    '-7 -3  7  5 -7 -3'</w:t>
            </w:r>
          </w:p>
        </w:tc>
        <w:tc>
          <w:tcPr>
            <w:tcW w:w="713" w:type="dxa"/>
          </w:tcPr>
          <w:p w14:paraId="56EB096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11D4145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101D7E1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5679FC9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20DBD8F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2D203B3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488CE75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6093516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0EA634E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194972D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31C8716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71B39CE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129799B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5CF00FA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0095C9F9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3E85EFCF" w14:textId="77777777" w:rsidR="00CA756A" w:rsidRDefault="00CA756A" w:rsidP="00CA756A">
            <w:pPr>
              <w:pStyle w:val="BodyText"/>
            </w:pPr>
            <w:r>
              <w:t xml:space="preserve">    '-7  3  7  3  7 -5'</w:t>
            </w:r>
          </w:p>
          <w:p w14:paraId="334DBC28" w14:textId="77777777" w:rsidR="00CA756A" w:rsidRDefault="00CA756A" w:rsidP="00CA756A">
            <w:pPr>
              <w:pStyle w:val="BodyText"/>
            </w:pPr>
            <w:r>
              <w:t xml:space="preserve">    '-7 -3  1 -1 -7 -3'</w:t>
            </w:r>
          </w:p>
          <w:p w14:paraId="483809D8" w14:textId="77777777" w:rsidR="00CA756A" w:rsidRDefault="00CA756A" w:rsidP="00CA756A">
            <w:pPr>
              <w:pStyle w:val="BodyText"/>
            </w:pPr>
            <w:r>
              <w:t xml:space="preserve">    '-7  5 -7  3  7 -5'</w:t>
            </w:r>
          </w:p>
          <w:p w14:paraId="28DE8FF7" w14:textId="77777777" w:rsidR="00CA756A" w:rsidRDefault="00CA756A" w:rsidP="00CA756A">
            <w:pPr>
              <w:pStyle w:val="BodyText"/>
            </w:pPr>
            <w:r>
              <w:t xml:space="preserve">    '-7 -3  1 -1 -5 -1'</w:t>
            </w:r>
          </w:p>
          <w:p w14:paraId="7D45D12A" w14:textId="77777777" w:rsidR="00CA756A" w:rsidRDefault="00CA756A" w:rsidP="00CA756A">
            <w:pPr>
              <w:pStyle w:val="BodyText"/>
            </w:pPr>
            <w:r>
              <w:t xml:space="preserve">    '-7 -3 -7  7 -5 -1'</w:t>
            </w:r>
          </w:p>
          <w:p w14:paraId="7A7641AC" w14:textId="77777777" w:rsidR="00CA756A" w:rsidRDefault="00CA756A" w:rsidP="00CA756A">
            <w:pPr>
              <w:pStyle w:val="BodyText"/>
            </w:pPr>
            <w:r>
              <w:t xml:space="preserve">    '-7 -3  1 -5 -1 -5'</w:t>
            </w:r>
          </w:p>
          <w:p w14:paraId="25C268C9" w14:textId="77777777" w:rsidR="00CA756A" w:rsidRDefault="00CA756A" w:rsidP="00CA756A">
            <w:pPr>
              <w:pStyle w:val="BodyText"/>
            </w:pPr>
            <w:r>
              <w:t xml:space="preserve">    '-7 -1  1  7  1 -5'</w:t>
            </w:r>
          </w:p>
          <w:p w14:paraId="2E3A9FE4" w14:textId="77777777" w:rsidR="00CA756A" w:rsidRDefault="00CA756A" w:rsidP="00CA756A">
            <w:pPr>
              <w:pStyle w:val="BodyText"/>
            </w:pPr>
            <w:r>
              <w:t xml:space="preserve">    '-7  3 -3  3  5 -5'</w:t>
            </w:r>
          </w:p>
          <w:p w14:paraId="1A14C280" w14:textId="77777777" w:rsidR="00CA756A" w:rsidRDefault="00CA756A" w:rsidP="00CA756A">
            <w:pPr>
              <w:pStyle w:val="BodyText"/>
            </w:pPr>
            <w:r>
              <w:t xml:space="preserve">    '-7  3  1  7 -7 -1'</w:t>
            </w:r>
          </w:p>
          <w:p w14:paraId="297665B8" w14:textId="77777777" w:rsidR="00CA756A" w:rsidRDefault="00CA756A" w:rsidP="00CA756A">
            <w:pPr>
              <w:pStyle w:val="BodyText"/>
            </w:pPr>
            <w:r>
              <w:t xml:space="preserve">    '-7 -3 -5 -1 -5 -1'</w:t>
            </w:r>
          </w:p>
          <w:p w14:paraId="3E2906AE" w14:textId="77777777" w:rsidR="00CA756A" w:rsidRDefault="00CA756A" w:rsidP="00CA756A">
            <w:pPr>
              <w:pStyle w:val="BodyText"/>
            </w:pPr>
            <w:r>
              <w:t xml:space="preserve">    '-7 -3  7 -5  7 -5'</w:t>
            </w:r>
          </w:p>
          <w:p w14:paraId="46F21BF3" w14:textId="77777777" w:rsidR="00CA756A" w:rsidRDefault="00CA756A" w:rsidP="00CA756A">
            <w:pPr>
              <w:pStyle w:val="BodyText"/>
            </w:pPr>
            <w:r>
              <w:t xml:space="preserve">    '-7 -3 -7 -3  7 -5'</w:t>
            </w:r>
          </w:p>
          <w:p w14:paraId="512711D8" w14:textId="77777777" w:rsidR="00CA756A" w:rsidRDefault="00CA756A" w:rsidP="00CA756A">
            <w:pPr>
              <w:pStyle w:val="BodyText"/>
            </w:pPr>
            <w:r>
              <w:t xml:space="preserve">    '-7 -3 -5 -1 -7 -3'</w:t>
            </w:r>
          </w:p>
          <w:p w14:paraId="62E459C4" w14:textId="77777777" w:rsidR="00CA756A" w:rsidRDefault="00CA756A" w:rsidP="00CA756A">
            <w:pPr>
              <w:pStyle w:val="BodyText"/>
            </w:pPr>
            <w:r>
              <w:t xml:space="preserve">    '-7 -3  7 -5 -7 -3'</w:t>
            </w:r>
          </w:p>
          <w:p w14:paraId="0D720770" w14:textId="6D54AD49" w:rsidR="00B11071" w:rsidRDefault="00CA756A" w:rsidP="00CA756A">
            <w:pPr>
              <w:pStyle w:val="BodyText"/>
            </w:pPr>
            <w:r>
              <w:t xml:space="preserve">    '-7 -3 -7 -3 -5 -1'</w:t>
            </w:r>
          </w:p>
        </w:tc>
      </w:tr>
    </w:tbl>
    <w:p w14:paraId="3D706AC5" w14:textId="77777777" w:rsidR="006340BC" w:rsidRDefault="006340BC" w:rsidP="00B11071">
      <w:pPr>
        <w:pStyle w:val="Caption"/>
      </w:pPr>
    </w:p>
    <w:p w14:paraId="01221867" w14:textId="151661E7" w:rsidR="00B11071" w:rsidRDefault="00B11071" w:rsidP="00B11071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11</w:t>
      </w:r>
      <w:r>
        <w:fldChar w:fldCharType="end"/>
      </w:r>
      <w:r>
        <w:t>. Alternative 2 – Intel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4F7DEE1E" w14:textId="77777777" w:rsidTr="00B11071">
        <w:trPr>
          <w:jc w:val="center"/>
        </w:trPr>
        <w:tc>
          <w:tcPr>
            <w:tcW w:w="737" w:type="dxa"/>
          </w:tcPr>
          <w:p w14:paraId="140EDD9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957D036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58DB6B3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74ADED85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3E8A5E0A" w14:textId="77777777" w:rsidTr="00B11071">
        <w:trPr>
          <w:jc w:val="center"/>
        </w:trPr>
        <w:tc>
          <w:tcPr>
            <w:tcW w:w="737" w:type="dxa"/>
          </w:tcPr>
          <w:p w14:paraId="2D24D6D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79526C5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6A14147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1F61C34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048CDDBA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B22C9C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70A3299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3E7F40F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32EC767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3488625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6F3120D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4AC56FE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363F4A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7CAE43F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4471967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70871D05" w14:textId="2D1B33D2" w:rsidR="00FA1297" w:rsidRDefault="00FA1297" w:rsidP="00FA1297">
            <w:pPr>
              <w:pStyle w:val="BodyText"/>
            </w:pPr>
            <w:r>
              <w:t xml:space="preserve"> </w:t>
            </w:r>
            <w:r w:rsidR="00F26A87">
              <w:t xml:space="preserve">   </w:t>
            </w:r>
            <w:r>
              <w:t xml:space="preserve"> '-7 -3 -7  5 -7 -3'</w:t>
            </w:r>
          </w:p>
          <w:p w14:paraId="0A713517" w14:textId="77777777" w:rsidR="00FA1297" w:rsidRDefault="00FA1297" w:rsidP="00FA1297">
            <w:pPr>
              <w:pStyle w:val="BodyText"/>
            </w:pPr>
            <w:r>
              <w:t xml:space="preserve">    ' 1 -3  1 -3  1  5'</w:t>
            </w:r>
          </w:p>
          <w:p w14:paraId="340E78F7" w14:textId="77777777" w:rsidR="00FA1297" w:rsidRDefault="00FA1297" w:rsidP="00FA1297">
            <w:pPr>
              <w:pStyle w:val="BodyText"/>
            </w:pPr>
            <w:r>
              <w:t xml:space="preserve">    '-7 -3  1 -3 -7 -3'</w:t>
            </w:r>
          </w:p>
          <w:p w14:paraId="2A436BC1" w14:textId="77777777" w:rsidR="00FA1297" w:rsidRDefault="00FA1297" w:rsidP="00FA1297">
            <w:pPr>
              <w:pStyle w:val="BodyText"/>
            </w:pPr>
            <w:r>
              <w:t xml:space="preserve">    '-7  5 -7 -3 -7 -3'</w:t>
            </w:r>
          </w:p>
          <w:p w14:paraId="7789A4A6" w14:textId="77777777" w:rsidR="00FA1297" w:rsidRDefault="00FA1297" w:rsidP="00FA1297">
            <w:pPr>
              <w:pStyle w:val="BodyText"/>
            </w:pPr>
            <w:r>
              <w:t xml:space="preserve">    '-1 -5 -1 -5  7 -5'</w:t>
            </w:r>
          </w:p>
          <w:p w14:paraId="767E76D4" w14:textId="77777777" w:rsidR="00FA1297" w:rsidRDefault="00FA1297" w:rsidP="00FA1297">
            <w:pPr>
              <w:pStyle w:val="BodyText"/>
            </w:pPr>
            <w:r>
              <w:t xml:space="preserve">    '-7  5  1  5  1  5'</w:t>
            </w:r>
          </w:p>
          <w:p w14:paraId="6CA18D09" w14:textId="77777777" w:rsidR="00FA1297" w:rsidRDefault="00FA1297" w:rsidP="00FA1297">
            <w:pPr>
              <w:pStyle w:val="BodyText"/>
            </w:pPr>
            <w:r>
              <w:t xml:space="preserve">    '-7 -3  1 -5 -5  5'</w:t>
            </w:r>
          </w:p>
          <w:p w14:paraId="0CAC9360" w14:textId="77777777" w:rsidR="00FA1297" w:rsidRDefault="00FA1297" w:rsidP="00FA1297">
            <w:pPr>
              <w:pStyle w:val="BodyText"/>
            </w:pPr>
            <w:r>
              <w:t xml:space="preserve">    ' 7  5 -1 -7 -3  1'</w:t>
            </w:r>
          </w:p>
          <w:p w14:paraId="539E7C27" w14:textId="77777777" w:rsidR="00FA1297" w:rsidRDefault="00FA1297" w:rsidP="00FA1297">
            <w:pPr>
              <w:pStyle w:val="BodyText"/>
            </w:pPr>
            <w:r>
              <w:t xml:space="preserve">    '-7 -3  7 -5  5 -7'</w:t>
            </w:r>
          </w:p>
          <w:p w14:paraId="020DB971" w14:textId="77777777" w:rsidR="00FA1297" w:rsidRDefault="00FA1297" w:rsidP="00FA1297">
            <w:pPr>
              <w:pStyle w:val="BodyText"/>
            </w:pPr>
            <w:r>
              <w:t xml:space="preserve">    '-3  1  1  5 -1 -7'</w:t>
            </w:r>
          </w:p>
          <w:p w14:paraId="638FCC49" w14:textId="77777777" w:rsidR="00FA1297" w:rsidRDefault="00FA1297" w:rsidP="00FA1297">
            <w:pPr>
              <w:pStyle w:val="BodyText"/>
            </w:pPr>
            <w:r>
              <w:t xml:space="preserve">    ' 5  5 -1 -3  7 -5'</w:t>
            </w:r>
          </w:p>
          <w:p w14:paraId="1E9CFB1E" w14:textId="77777777" w:rsidR="00FA1297" w:rsidRDefault="00FA1297" w:rsidP="00FA1297">
            <w:pPr>
              <w:pStyle w:val="BodyText"/>
            </w:pPr>
            <w:r>
              <w:t xml:space="preserve">    ' 3  7  5  3  7 -1'</w:t>
            </w:r>
          </w:p>
          <w:p w14:paraId="075A7C47" w14:textId="77777777" w:rsidR="00FA1297" w:rsidRDefault="00FA1297" w:rsidP="00FA1297">
            <w:pPr>
              <w:pStyle w:val="BodyText"/>
            </w:pPr>
            <w:r>
              <w:t xml:space="preserve">    '-5 -1  3 -7  3 -3'</w:t>
            </w:r>
          </w:p>
          <w:p w14:paraId="355E631F" w14:textId="77777777" w:rsidR="00FA1297" w:rsidRDefault="00FA1297" w:rsidP="00FA1297">
            <w:pPr>
              <w:pStyle w:val="BodyText"/>
            </w:pPr>
            <w:r>
              <w:t xml:space="preserve">    '-7  5 -7  7 -5  5'</w:t>
            </w:r>
          </w:p>
          <w:p w14:paraId="54A667AA" w14:textId="010D6000" w:rsidR="00B11071" w:rsidRDefault="00FA1297" w:rsidP="00FA1297">
            <w:pPr>
              <w:pStyle w:val="BodyText"/>
            </w:pPr>
            <w:r>
              <w:t xml:space="preserve">    ' 7  5 -7 -3  5 -7'</w:t>
            </w:r>
          </w:p>
        </w:tc>
        <w:tc>
          <w:tcPr>
            <w:tcW w:w="713" w:type="dxa"/>
          </w:tcPr>
          <w:p w14:paraId="0EE3B81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5119B08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1952B8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32B33AF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20E9478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306907C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485CA7C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259C42A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6B5A23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311DC00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D5C732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3EB9A7B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73649C9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75D8C0D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176A2251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41BC6306" w14:textId="77777777" w:rsidR="00B40B31" w:rsidRDefault="00B40B31" w:rsidP="00B40B31">
            <w:pPr>
              <w:pStyle w:val="BodyText"/>
            </w:pPr>
            <w:r>
              <w:t xml:space="preserve">    '-3  1 -5 -1 -1 -7'</w:t>
            </w:r>
          </w:p>
          <w:p w14:paraId="732FC64D" w14:textId="77777777" w:rsidR="00B40B31" w:rsidRDefault="00B40B31" w:rsidP="00B40B31">
            <w:pPr>
              <w:pStyle w:val="BodyText"/>
            </w:pPr>
            <w:r>
              <w:t xml:space="preserve">    ' 5 -7  3  7 -5 -5'</w:t>
            </w:r>
          </w:p>
          <w:p w14:paraId="0AD7721C" w14:textId="77777777" w:rsidR="00B40B31" w:rsidRDefault="00B40B31" w:rsidP="00B40B31">
            <w:pPr>
              <w:pStyle w:val="BodyText"/>
            </w:pPr>
            <w:r>
              <w:t xml:space="preserve">    ' 3 -3  1  5 -1 -1'</w:t>
            </w:r>
          </w:p>
          <w:p w14:paraId="064152A6" w14:textId="77777777" w:rsidR="00B40B31" w:rsidRDefault="00B40B31" w:rsidP="00B40B31">
            <w:pPr>
              <w:pStyle w:val="BodyText"/>
            </w:pPr>
            <w:r>
              <w:t xml:space="preserve">    '-5  1 -5  7  3 -7'</w:t>
            </w:r>
          </w:p>
          <w:p w14:paraId="130C5FCE" w14:textId="77777777" w:rsidR="00B40B31" w:rsidRDefault="00B40B31" w:rsidP="00B40B31">
            <w:pPr>
              <w:pStyle w:val="BodyText"/>
            </w:pPr>
            <w:r>
              <w:t xml:space="preserve">    '-5  1 -1  3  7  1'</w:t>
            </w:r>
          </w:p>
          <w:p w14:paraId="5CC42FD6" w14:textId="77777777" w:rsidR="00B40B31" w:rsidRDefault="00B40B31" w:rsidP="00B40B31">
            <w:pPr>
              <w:pStyle w:val="BodyText"/>
            </w:pPr>
            <w:r>
              <w:t xml:space="preserve">    ' 3 -7 -3  1 -1 -7'</w:t>
            </w:r>
          </w:p>
          <w:p w14:paraId="6D6C01F3" w14:textId="77777777" w:rsidR="00B40B31" w:rsidRDefault="00B40B31" w:rsidP="00B40B31">
            <w:pPr>
              <w:pStyle w:val="BodyText"/>
            </w:pPr>
            <w:r>
              <w:t xml:space="preserve">    '-3  7  7  1  5 -7'</w:t>
            </w:r>
          </w:p>
          <w:p w14:paraId="6393C5FB" w14:textId="77777777" w:rsidR="00B40B31" w:rsidRDefault="00B40B31" w:rsidP="00B40B31">
            <w:pPr>
              <w:pStyle w:val="BodyText"/>
            </w:pPr>
            <w:r>
              <w:t xml:space="preserve">    '-7 -7  3  7 -5  5'</w:t>
            </w:r>
          </w:p>
          <w:p w14:paraId="371F0E05" w14:textId="77777777" w:rsidR="00B40B31" w:rsidRDefault="00B40B31" w:rsidP="00B40B31">
            <w:pPr>
              <w:pStyle w:val="BodyText"/>
            </w:pPr>
            <w:r>
              <w:t xml:space="preserve">    '-5  3  7  5  3  7'</w:t>
            </w:r>
          </w:p>
          <w:p w14:paraId="3D699582" w14:textId="77777777" w:rsidR="00B40B31" w:rsidRDefault="00B40B31" w:rsidP="00B40B31">
            <w:pPr>
              <w:pStyle w:val="BodyText"/>
            </w:pPr>
            <w:r>
              <w:t xml:space="preserve">    '-7  3 -7 -5  1 -5'</w:t>
            </w:r>
          </w:p>
          <w:p w14:paraId="16995ED7" w14:textId="77777777" w:rsidR="00B40B31" w:rsidRDefault="00B40B31" w:rsidP="00B40B31">
            <w:pPr>
              <w:pStyle w:val="BodyText"/>
            </w:pPr>
            <w:r>
              <w:t xml:space="preserve">    '-3  7  7 -5 -1 -7'</w:t>
            </w:r>
          </w:p>
          <w:p w14:paraId="14D823F1" w14:textId="77777777" w:rsidR="00B40B31" w:rsidRDefault="00B40B31" w:rsidP="00B40B31">
            <w:pPr>
              <w:pStyle w:val="BodyText"/>
            </w:pPr>
            <w:r>
              <w:t xml:space="preserve">    '-5  5  3 -7 -5  1'</w:t>
            </w:r>
          </w:p>
          <w:p w14:paraId="42E7931E" w14:textId="77777777" w:rsidR="00B40B31" w:rsidRDefault="00B40B31" w:rsidP="00B40B31">
            <w:pPr>
              <w:pStyle w:val="BodyText"/>
            </w:pPr>
            <w:r>
              <w:t xml:space="preserve">    '-7  5 -5 -1 -3  1'</w:t>
            </w:r>
          </w:p>
          <w:p w14:paraId="4903B313" w14:textId="77777777" w:rsidR="00B40B31" w:rsidRDefault="00B40B31" w:rsidP="00B40B31">
            <w:pPr>
              <w:pStyle w:val="BodyText"/>
            </w:pPr>
            <w:r>
              <w:t xml:space="preserve">    '-3  1  7  3 -5 -1'</w:t>
            </w:r>
          </w:p>
          <w:p w14:paraId="5DB331CD" w14:textId="2DF9BD31" w:rsidR="00B11071" w:rsidRDefault="00B40B31" w:rsidP="00B40B31">
            <w:pPr>
              <w:pStyle w:val="BodyText"/>
            </w:pPr>
            <w:r>
              <w:t xml:space="preserve">    '-5  1 -5  5 -7 -3'</w:t>
            </w:r>
          </w:p>
        </w:tc>
      </w:tr>
    </w:tbl>
    <w:p w14:paraId="02DCD5F1" w14:textId="77777777" w:rsidR="006340BC" w:rsidRDefault="006340BC" w:rsidP="00B11071">
      <w:pPr>
        <w:pStyle w:val="Caption"/>
      </w:pPr>
    </w:p>
    <w:p w14:paraId="76BDA780" w14:textId="02BCCB49" w:rsidR="00B11071" w:rsidRDefault="00B11071" w:rsidP="00B1107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12</w:t>
      </w:r>
      <w:r>
        <w:fldChar w:fldCharType="end"/>
      </w:r>
      <w:r>
        <w:t>. Alternative 2 - ZTE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17D46F8F" w14:textId="77777777" w:rsidTr="00B11071">
        <w:trPr>
          <w:jc w:val="center"/>
        </w:trPr>
        <w:tc>
          <w:tcPr>
            <w:tcW w:w="737" w:type="dxa"/>
          </w:tcPr>
          <w:p w14:paraId="64CFC88B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24D5DD5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3D1565FB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78F63176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1C2E6F2A" w14:textId="77777777" w:rsidTr="00B11071">
        <w:trPr>
          <w:jc w:val="center"/>
        </w:trPr>
        <w:tc>
          <w:tcPr>
            <w:tcW w:w="737" w:type="dxa"/>
          </w:tcPr>
          <w:p w14:paraId="4BC885C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66C22D4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24F661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7B0C58C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23B6644C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7326C4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5470FA9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0D4A7D6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7DB9864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51610B9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13056EF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527E3FBC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505FF8D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0CDB5A3B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56214D6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4815663F" w14:textId="77777777" w:rsidR="00951FA8" w:rsidRDefault="00951FA8" w:rsidP="00951FA8">
            <w:pPr>
              <w:pStyle w:val="BodyText"/>
            </w:pPr>
            <w:r>
              <w:t xml:space="preserve">  '-7 -3 -7 -3  1 -3'</w:t>
            </w:r>
          </w:p>
          <w:p w14:paraId="78004E75" w14:textId="77777777" w:rsidR="00951FA8" w:rsidRDefault="00951FA8" w:rsidP="00951FA8">
            <w:pPr>
              <w:pStyle w:val="BodyText"/>
            </w:pPr>
            <w:r>
              <w:t xml:space="preserve">    '-7 -7 -1  1 -5  1'</w:t>
            </w:r>
          </w:p>
          <w:p w14:paraId="3ECEDAF6" w14:textId="77777777" w:rsidR="00951FA8" w:rsidRDefault="00951FA8" w:rsidP="00951FA8">
            <w:pPr>
              <w:pStyle w:val="BodyText"/>
            </w:pPr>
            <w:r>
              <w:t xml:space="preserve">    '-7 -7  1  7  1  3'</w:t>
            </w:r>
          </w:p>
          <w:p w14:paraId="20B2DDF8" w14:textId="77777777" w:rsidR="00951FA8" w:rsidRDefault="00951FA8" w:rsidP="00951FA8">
            <w:pPr>
              <w:pStyle w:val="BodyText"/>
            </w:pPr>
            <w:r>
              <w:t xml:space="preserve">    '-7 -3 -5  5 -5  5'</w:t>
            </w:r>
          </w:p>
          <w:p w14:paraId="08FA3B54" w14:textId="77777777" w:rsidR="00951FA8" w:rsidRDefault="00951FA8" w:rsidP="00951FA8">
            <w:pPr>
              <w:pStyle w:val="BodyText"/>
            </w:pPr>
            <w:r>
              <w:t xml:space="preserve">    '-7 -3 -7 -3  1 -1'</w:t>
            </w:r>
          </w:p>
          <w:p w14:paraId="02C2BCE4" w14:textId="77777777" w:rsidR="00951FA8" w:rsidRDefault="00951FA8" w:rsidP="00951FA8">
            <w:pPr>
              <w:pStyle w:val="BodyText"/>
            </w:pPr>
            <w:r>
              <w:t xml:space="preserve">    '-7 -3 -7 -3  1 -5'</w:t>
            </w:r>
          </w:p>
          <w:p w14:paraId="03D53339" w14:textId="77777777" w:rsidR="00951FA8" w:rsidRDefault="00951FA8" w:rsidP="00951FA8">
            <w:pPr>
              <w:pStyle w:val="BodyText"/>
            </w:pPr>
            <w:r>
              <w:t xml:space="preserve">    '-7 -3 -7  5 -1  5'</w:t>
            </w:r>
          </w:p>
          <w:p w14:paraId="251AD49F" w14:textId="77777777" w:rsidR="00951FA8" w:rsidRDefault="00951FA8" w:rsidP="00951FA8">
            <w:pPr>
              <w:pStyle w:val="BodyText"/>
            </w:pPr>
            <w:r>
              <w:t xml:space="preserve">    '-7 -3 -7 -3 -7  5'</w:t>
            </w:r>
          </w:p>
          <w:p w14:paraId="115BAA1A" w14:textId="77777777" w:rsidR="00951FA8" w:rsidRDefault="00951FA8" w:rsidP="00951FA8">
            <w:pPr>
              <w:pStyle w:val="BodyText"/>
            </w:pPr>
            <w:r>
              <w:t xml:space="preserve">    '-7 -7 -3  1  5 -1'</w:t>
            </w:r>
          </w:p>
          <w:p w14:paraId="04996394" w14:textId="77777777" w:rsidR="00951FA8" w:rsidRDefault="00951FA8" w:rsidP="00951FA8">
            <w:pPr>
              <w:pStyle w:val="BodyText"/>
            </w:pPr>
            <w:r>
              <w:t xml:space="preserve">    '-7 -7 -3  7  1  7'</w:t>
            </w:r>
          </w:p>
          <w:p w14:paraId="0B8DE279" w14:textId="77777777" w:rsidR="00951FA8" w:rsidRDefault="00951FA8" w:rsidP="00951FA8">
            <w:pPr>
              <w:pStyle w:val="BodyText"/>
            </w:pPr>
            <w:r>
              <w:t xml:space="preserve">    '-7 -3 -7  5 -1  5'</w:t>
            </w:r>
          </w:p>
          <w:p w14:paraId="5D35F28A" w14:textId="77777777" w:rsidR="00951FA8" w:rsidRDefault="00951FA8" w:rsidP="00951FA8">
            <w:pPr>
              <w:pStyle w:val="BodyText"/>
            </w:pPr>
            <w:r>
              <w:t xml:space="preserve">    '-7 -3 -5  5 -1  5'</w:t>
            </w:r>
          </w:p>
          <w:p w14:paraId="79A691A0" w14:textId="77777777" w:rsidR="00951FA8" w:rsidRDefault="00951FA8" w:rsidP="00951FA8">
            <w:pPr>
              <w:pStyle w:val="BodyText"/>
            </w:pPr>
            <w:r>
              <w:t xml:space="preserve">    '-7 -3  1 -5  7  3'</w:t>
            </w:r>
          </w:p>
          <w:p w14:paraId="062DA875" w14:textId="77777777" w:rsidR="00951FA8" w:rsidRDefault="00951FA8" w:rsidP="00951FA8">
            <w:pPr>
              <w:pStyle w:val="BodyText"/>
            </w:pPr>
            <w:r>
              <w:t xml:space="preserve">    '-7 -3  1  7  1 -5'</w:t>
            </w:r>
          </w:p>
          <w:p w14:paraId="56A2EBDD" w14:textId="262CF04F" w:rsidR="00B11071" w:rsidRDefault="00951FA8" w:rsidP="00951FA8">
            <w:pPr>
              <w:pStyle w:val="BodyText"/>
            </w:pPr>
            <w:r>
              <w:t xml:space="preserve">    '-7 -3  1  7  1 -3'</w:t>
            </w:r>
          </w:p>
        </w:tc>
        <w:tc>
          <w:tcPr>
            <w:tcW w:w="713" w:type="dxa"/>
          </w:tcPr>
          <w:p w14:paraId="433F64C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720960C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CD1DD1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4A1BF43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2D744CE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61B7F85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69BFE09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01174A9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596090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17E540E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0F726B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3494598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3A3B41D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0E5AD9D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4E63A7B4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250BD30E" w14:textId="77777777" w:rsidR="00951FA8" w:rsidRDefault="00951FA8" w:rsidP="00951FA8">
            <w:pPr>
              <w:pStyle w:val="BodyText"/>
            </w:pPr>
            <w:r>
              <w:t xml:space="preserve">    '-7 -3  1  7  3 -1'</w:t>
            </w:r>
          </w:p>
          <w:p w14:paraId="51AC7715" w14:textId="77777777" w:rsidR="00951FA8" w:rsidRDefault="00951FA8" w:rsidP="00951FA8">
            <w:pPr>
              <w:pStyle w:val="BodyText"/>
            </w:pPr>
            <w:r>
              <w:t xml:space="preserve">    '-7 -5  5  3  7 -1'</w:t>
            </w:r>
          </w:p>
          <w:p w14:paraId="606146E8" w14:textId="77777777" w:rsidR="00951FA8" w:rsidRDefault="00951FA8" w:rsidP="00951FA8">
            <w:pPr>
              <w:pStyle w:val="BodyText"/>
            </w:pPr>
            <w:r>
              <w:t xml:space="preserve">    '-7 -7 -3  7  1  7'</w:t>
            </w:r>
          </w:p>
          <w:p w14:paraId="0EEA09CD" w14:textId="77777777" w:rsidR="00951FA8" w:rsidRDefault="00951FA8" w:rsidP="00951FA8">
            <w:pPr>
              <w:pStyle w:val="BodyText"/>
            </w:pPr>
            <w:r>
              <w:t xml:space="preserve">    '-7 -7 -1 -7  3  7'</w:t>
            </w:r>
          </w:p>
          <w:p w14:paraId="4386B6F1" w14:textId="77777777" w:rsidR="00951FA8" w:rsidRDefault="00951FA8" w:rsidP="00951FA8">
            <w:pPr>
              <w:pStyle w:val="BodyText"/>
            </w:pPr>
            <w:r>
              <w:t xml:space="preserve">    '-7 -5  3 -3  7 -5'</w:t>
            </w:r>
          </w:p>
          <w:p w14:paraId="2225219B" w14:textId="77777777" w:rsidR="00951FA8" w:rsidRDefault="00951FA8" w:rsidP="00951FA8">
            <w:pPr>
              <w:pStyle w:val="BodyText"/>
            </w:pPr>
            <w:r>
              <w:t xml:space="preserve">    '-7 -7 -3  1  5 -1'</w:t>
            </w:r>
          </w:p>
          <w:p w14:paraId="0586F9EC" w14:textId="77777777" w:rsidR="00951FA8" w:rsidRDefault="00951FA8" w:rsidP="00951FA8">
            <w:pPr>
              <w:pStyle w:val="BodyText"/>
            </w:pPr>
            <w:r>
              <w:t xml:space="preserve">    '-7 -5 -1 -5  5  1'</w:t>
            </w:r>
          </w:p>
          <w:p w14:paraId="262E9892" w14:textId="77777777" w:rsidR="00951FA8" w:rsidRDefault="00951FA8" w:rsidP="00951FA8">
            <w:pPr>
              <w:pStyle w:val="BodyText"/>
            </w:pPr>
            <w:r>
              <w:t xml:space="preserve">    '-7 -5  3 -3  7 -5'</w:t>
            </w:r>
          </w:p>
          <w:p w14:paraId="649FD79A" w14:textId="77777777" w:rsidR="00951FA8" w:rsidRDefault="00951FA8" w:rsidP="00951FA8">
            <w:pPr>
              <w:pStyle w:val="BodyText"/>
            </w:pPr>
            <w:r>
              <w:t xml:space="preserve">    '-7 -5  3 -1 -7  5'</w:t>
            </w:r>
          </w:p>
          <w:p w14:paraId="631F227C" w14:textId="77777777" w:rsidR="00951FA8" w:rsidRDefault="00951FA8" w:rsidP="00951FA8">
            <w:pPr>
              <w:pStyle w:val="BodyText"/>
            </w:pPr>
            <w:r>
              <w:t xml:space="preserve">    '-7 -5  5 -5  1 -3'</w:t>
            </w:r>
          </w:p>
          <w:p w14:paraId="3C7ACC55" w14:textId="77777777" w:rsidR="00951FA8" w:rsidRDefault="00951FA8" w:rsidP="00951FA8">
            <w:pPr>
              <w:pStyle w:val="BodyText"/>
            </w:pPr>
            <w:r>
              <w:t xml:space="preserve">    '-7 -5  5  1 -7 -3'</w:t>
            </w:r>
          </w:p>
          <w:p w14:paraId="4DFDB830" w14:textId="77777777" w:rsidR="00951FA8" w:rsidRDefault="00951FA8" w:rsidP="00951FA8">
            <w:pPr>
              <w:pStyle w:val="BodyText"/>
            </w:pPr>
            <w:r>
              <w:t xml:space="preserve">    '-7 -5  7 -5  3 -1'</w:t>
            </w:r>
          </w:p>
          <w:p w14:paraId="198FE514" w14:textId="77777777" w:rsidR="00951FA8" w:rsidRDefault="00951FA8" w:rsidP="00951FA8">
            <w:pPr>
              <w:pStyle w:val="BodyText"/>
            </w:pPr>
            <w:r>
              <w:t xml:space="preserve">    '-7 -5  7  3 -7 -1'</w:t>
            </w:r>
          </w:p>
          <w:p w14:paraId="4053E95C" w14:textId="77777777" w:rsidR="00951FA8" w:rsidRDefault="00951FA8" w:rsidP="00951FA8">
            <w:pPr>
              <w:pStyle w:val="BodyText"/>
            </w:pPr>
            <w:r>
              <w:t xml:space="preserve">    '-7 -3 -5 -1  5  1'</w:t>
            </w:r>
          </w:p>
          <w:p w14:paraId="602590BC" w14:textId="6E2C57FE" w:rsidR="00B11071" w:rsidRDefault="00951FA8" w:rsidP="00951FA8">
            <w:pPr>
              <w:pStyle w:val="BodyText"/>
            </w:pPr>
            <w:r>
              <w:t xml:space="preserve">    '-7 -3 -5 -1  7  3'</w:t>
            </w:r>
          </w:p>
        </w:tc>
      </w:tr>
    </w:tbl>
    <w:p w14:paraId="14F102BE" w14:textId="77777777" w:rsidR="006340BC" w:rsidRDefault="006340BC" w:rsidP="00B11071">
      <w:pPr>
        <w:pStyle w:val="Caption"/>
      </w:pPr>
    </w:p>
    <w:p w14:paraId="7EC92CD5" w14:textId="33FBB670" w:rsidR="00B11071" w:rsidRDefault="00B11071" w:rsidP="00B11071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13</w:t>
      </w:r>
      <w:r>
        <w:fldChar w:fldCharType="end"/>
      </w:r>
      <w:r>
        <w:t xml:space="preserve">. Alternative 2 – </w:t>
      </w:r>
      <w:proofErr w:type="spellStart"/>
      <w:r>
        <w:t>Mediatek</w:t>
      </w:r>
      <w:proofErr w:type="spellEnd"/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17DE4800" w14:textId="77777777" w:rsidTr="00B11071">
        <w:trPr>
          <w:jc w:val="center"/>
        </w:trPr>
        <w:tc>
          <w:tcPr>
            <w:tcW w:w="737" w:type="dxa"/>
          </w:tcPr>
          <w:p w14:paraId="06C9E60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A89B3AC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5FBE71E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28246909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28D9AF26" w14:textId="77777777" w:rsidTr="00B11071">
        <w:trPr>
          <w:jc w:val="center"/>
        </w:trPr>
        <w:tc>
          <w:tcPr>
            <w:tcW w:w="737" w:type="dxa"/>
          </w:tcPr>
          <w:p w14:paraId="457CF7A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6635785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2C57788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32B8A13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700DE60A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603F01C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6C33D16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1AF48F3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3328141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2396A22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64D75AB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34BF8F7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33F0C86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3744623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5578D98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6783BB67" w14:textId="77777777" w:rsidR="007814AB" w:rsidRDefault="007814AB" w:rsidP="007814AB">
            <w:pPr>
              <w:pStyle w:val="BodyText"/>
            </w:pPr>
            <w:r>
              <w:t xml:space="preserve">  '1  3  1  7 -3 -7'</w:t>
            </w:r>
          </w:p>
          <w:p w14:paraId="43B94A8A" w14:textId="77777777" w:rsidR="007814AB" w:rsidRDefault="007814AB" w:rsidP="007814AB">
            <w:pPr>
              <w:pStyle w:val="BodyText"/>
            </w:pPr>
            <w:r>
              <w:t xml:space="preserve">    '1  3  1 -5  5 -7'</w:t>
            </w:r>
          </w:p>
          <w:p w14:paraId="366D6E18" w14:textId="77777777" w:rsidR="007814AB" w:rsidRDefault="007814AB" w:rsidP="007814AB">
            <w:pPr>
              <w:pStyle w:val="BodyText"/>
            </w:pPr>
            <w:r>
              <w:t xml:space="preserve">    '1  3 -3  7  5 -7'</w:t>
            </w:r>
          </w:p>
          <w:p w14:paraId="1F256005" w14:textId="77777777" w:rsidR="007814AB" w:rsidRDefault="007814AB" w:rsidP="007814AB">
            <w:pPr>
              <w:pStyle w:val="BodyText"/>
            </w:pPr>
            <w:r>
              <w:t xml:space="preserve">    '1  5  3 -3  7 -7'</w:t>
            </w:r>
          </w:p>
          <w:p w14:paraId="77E1565C" w14:textId="77777777" w:rsidR="007814AB" w:rsidRDefault="007814AB" w:rsidP="007814AB">
            <w:pPr>
              <w:pStyle w:val="BodyText"/>
            </w:pPr>
            <w:r>
              <w:t xml:space="preserve">    '1  5 -1 -7  7 -7'</w:t>
            </w:r>
          </w:p>
          <w:p w14:paraId="1ABB109E" w14:textId="77777777" w:rsidR="007814AB" w:rsidRDefault="007814AB" w:rsidP="007814AB">
            <w:pPr>
              <w:pStyle w:val="BodyText"/>
            </w:pPr>
            <w:r>
              <w:t xml:space="preserve">    '1 -3  1 -3  1 -3'</w:t>
            </w:r>
          </w:p>
          <w:p w14:paraId="1579475B" w14:textId="77777777" w:rsidR="007814AB" w:rsidRDefault="007814AB" w:rsidP="007814AB">
            <w:pPr>
              <w:pStyle w:val="BodyText"/>
            </w:pPr>
            <w:r>
              <w:t xml:space="preserve">    '1 -3  3 -7  7 -7'</w:t>
            </w:r>
          </w:p>
          <w:p w14:paraId="68B32C3F" w14:textId="77777777" w:rsidR="007814AB" w:rsidRDefault="007814AB" w:rsidP="007814AB">
            <w:pPr>
              <w:pStyle w:val="BodyText"/>
            </w:pPr>
            <w:r>
              <w:t xml:space="preserve">    '1 -3 -7 -3  1  5'</w:t>
            </w:r>
          </w:p>
          <w:p w14:paraId="3CB563F3" w14:textId="77777777" w:rsidR="007814AB" w:rsidRDefault="007814AB" w:rsidP="007814AB">
            <w:pPr>
              <w:pStyle w:val="BodyText"/>
            </w:pPr>
            <w:r>
              <w:t xml:space="preserve">    '1 -3 -7 -3  1 -3'</w:t>
            </w:r>
          </w:p>
          <w:p w14:paraId="15C82CCF" w14:textId="77777777" w:rsidR="007814AB" w:rsidRDefault="007814AB" w:rsidP="007814AB">
            <w:pPr>
              <w:pStyle w:val="BodyText"/>
            </w:pPr>
            <w:r>
              <w:t xml:space="preserve">    '1 -3 -7 -3 -7 -3'</w:t>
            </w:r>
          </w:p>
          <w:p w14:paraId="3B6BB846" w14:textId="77777777" w:rsidR="007814AB" w:rsidRDefault="007814AB" w:rsidP="007814AB">
            <w:pPr>
              <w:pStyle w:val="BodyText"/>
            </w:pPr>
            <w:r>
              <w:t xml:space="preserve">    '1 -1  1  5 -5  7'</w:t>
            </w:r>
          </w:p>
          <w:p w14:paraId="2E891C50" w14:textId="77777777" w:rsidR="007814AB" w:rsidRDefault="007814AB" w:rsidP="007814AB">
            <w:pPr>
              <w:pStyle w:val="BodyText"/>
            </w:pPr>
            <w:r>
              <w:t xml:space="preserve">    '1 -1  1 -5  7 -3'</w:t>
            </w:r>
          </w:p>
          <w:p w14:paraId="5D0FFC75" w14:textId="77777777" w:rsidR="007814AB" w:rsidRDefault="007814AB" w:rsidP="007814AB">
            <w:pPr>
              <w:pStyle w:val="BodyText"/>
            </w:pPr>
            <w:r>
              <w:t xml:space="preserve">    '1 -1  3  7  1  5'</w:t>
            </w:r>
          </w:p>
          <w:p w14:paraId="4954F4B6" w14:textId="77777777" w:rsidR="007814AB" w:rsidRDefault="007814AB" w:rsidP="007814AB">
            <w:pPr>
              <w:pStyle w:val="BodyText"/>
            </w:pPr>
            <w:r>
              <w:t xml:space="preserve">    '1 -1  3  7  1 -3'</w:t>
            </w:r>
          </w:p>
          <w:p w14:paraId="183E126C" w14:textId="5B3CCCA6" w:rsidR="00B11071" w:rsidRDefault="007814AB" w:rsidP="007814AB">
            <w:pPr>
              <w:pStyle w:val="BodyText"/>
            </w:pPr>
            <w:r>
              <w:t xml:space="preserve">    '1 -1  3  7  3  7'</w:t>
            </w:r>
          </w:p>
        </w:tc>
        <w:tc>
          <w:tcPr>
            <w:tcW w:w="713" w:type="dxa"/>
          </w:tcPr>
          <w:p w14:paraId="20556EC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0888D02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03A6DAB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332150D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2026D79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0D2A92E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35518A5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14352C2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56ECD53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56BCD6D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258B5FA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6EE1908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5E72D62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768F404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70A2E6DF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460C3E81" w14:textId="77777777" w:rsidR="007814AB" w:rsidRDefault="007814AB" w:rsidP="007814AB">
            <w:pPr>
              <w:pStyle w:val="BodyText"/>
            </w:pPr>
            <w:r>
              <w:t xml:space="preserve">    '1 -1  3  7  3 -3'</w:t>
            </w:r>
          </w:p>
          <w:p w14:paraId="5EC6AF75" w14:textId="77777777" w:rsidR="007814AB" w:rsidRDefault="007814AB" w:rsidP="007814AB">
            <w:pPr>
              <w:pStyle w:val="BodyText"/>
            </w:pPr>
            <w:r>
              <w:t xml:space="preserve">    '1 -1  3  7 -5  7'</w:t>
            </w:r>
          </w:p>
          <w:p w14:paraId="0745F81E" w14:textId="77777777" w:rsidR="007814AB" w:rsidRDefault="007814AB" w:rsidP="007814AB">
            <w:pPr>
              <w:pStyle w:val="BodyText"/>
            </w:pPr>
            <w:r>
              <w:t xml:space="preserve">    '1 -1  3 -7  5 -1'</w:t>
            </w:r>
          </w:p>
          <w:p w14:paraId="224C5DDC" w14:textId="77777777" w:rsidR="007814AB" w:rsidRDefault="007814AB" w:rsidP="007814AB">
            <w:pPr>
              <w:pStyle w:val="BodyText"/>
            </w:pPr>
            <w:r>
              <w:t xml:space="preserve">    '1 -1  3 -3  1  5'</w:t>
            </w:r>
          </w:p>
          <w:p w14:paraId="66B974EC" w14:textId="77777777" w:rsidR="007814AB" w:rsidRDefault="007814AB" w:rsidP="007814AB">
            <w:pPr>
              <w:pStyle w:val="BodyText"/>
            </w:pPr>
            <w:r>
              <w:t xml:space="preserve">    '1 -1  3 -3  1 -3'</w:t>
            </w:r>
          </w:p>
          <w:p w14:paraId="73C75DD2" w14:textId="77777777" w:rsidR="007814AB" w:rsidRDefault="007814AB" w:rsidP="007814AB">
            <w:pPr>
              <w:pStyle w:val="BodyText"/>
            </w:pPr>
            <w:r>
              <w:t xml:space="preserve">    '1 -1  3 -3 -7 -3'</w:t>
            </w:r>
          </w:p>
          <w:p w14:paraId="42672432" w14:textId="77777777" w:rsidR="007814AB" w:rsidRDefault="007814AB" w:rsidP="007814AB">
            <w:pPr>
              <w:pStyle w:val="BodyText"/>
            </w:pPr>
            <w:r>
              <w:t xml:space="preserve">    '1 -1  3 -1  3  7'</w:t>
            </w:r>
          </w:p>
          <w:p w14:paraId="09E46304" w14:textId="77777777" w:rsidR="007814AB" w:rsidRDefault="007814AB" w:rsidP="007814AB">
            <w:pPr>
              <w:pStyle w:val="BodyText"/>
            </w:pPr>
            <w:r>
              <w:t xml:space="preserve">    '1 -1  3 -1  3 -3'</w:t>
            </w:r>
          </w:p>
          <w:p w14:paraId="19B7438F" w14:textId="77777777" w:rsidR="007814AB" w:rsidRDefault="007814AB" w:rsidP="007814AB">
            <w:pPr>
              <w:pStyle w:val="BodyText"/>
            </w:pPr>
            <w:r>
              <w:t xml:space="preserve">    '1 -1  3 -1 -7 -3'</w:t>
            </w:r>
          </w:p>
          <w:p w14:paraId="26A773C8" w14:textId="77777777" w:rsidR="007814AB" w:rsidRDefault="007814AB" w:rsidP="007814AB">
            <w:pPr>
              <w:pStyle w:val="BodyText"/>
            </w:pPr>
            <w:r>
              <w:t xml:space="preserve">    '1 -1 -7  5 -7 -3'</w:t>
            </w:r>
          </w:p>
          <w:p w14:paraId="0111874B" w14:textId="77777777" w:rsidR="007814AB" w:rsidRDefault="007814AB" w:rsidP="007814AB">
            <w:pPr>
              <w:pStyle w:val="BodyText"/>
            </w:pPr>
            <w:r>
              <w:t xml:space="preserve">    '1 -1 -7  5 -5 -1'</w:t>
            </w:r>
          </w:p>
          <w:p w14:paraId="187FEE3D" w14:textId="77777777" w:rsidR="007814AB" w:rsidRDefault="007814AB" w:rsidP="007814AB">
            <w:pPr>
              <w:pStyle w:val="BodyText"/>
            </w:pPr>
            <w:r>
              <w:t xml:space="preserve">    '1 -1 -7 -3  1 -3'</w:t>
            </w:r>
          </w:p>
          <w:p w14:paraId="7EE35128" w14:textId="77777777" w:rsidR="007814AB" w:rsidRDefault="007814AB" w:rsidP="007814AB">
            <w:pPr>
              <w:pStyle w:val="BodyText"/>
            </w:pPr>
            <w:r>
              <w:t xml:space="preserve">    '1 -1 -7 -3 -7 -3'</w:t>
            </w:r>
          </w:p>
          <w:p w14:paraId="71AD5D4F" w14:textId="77777777" w:rsidR="007814AB" w:rsidRDefault="007814AB" w:rsidP="007814AB">
            <w:pPr>
              <w:pStyle w:val="BodyText"/>
            </w:pPr>
            <w:r>
              <w:t xml:space="preserve">    '1 -1 -5 -1  3 -3'</w:t>
            </w:r>
          </w:p>
          <w:p w14:paraId="347FE0A3" w14:textId="22E185FA" w:rsidR="00B11071" w:rsidRDefault="007814AB" w:rsidP="007814AB">
            <w:pPr>
              <w:pStyle w:val="BodyText"/>
            </w:pPr>
            <w:r>
              <w:t xml:space="preserve">    '1 -1 -5 -1 -7 -3'</w:t>
            </w:r>
          </w:p>
        </w:tc>
      </w:tr>
    </w:tbl>
    <w:p w14:paraId="74FDDAE6" w14:textId="77777777" w:rsidR="006340BC" w:rsidRDefault="006340BC" w:rsidP="00B11071">
      <w:pPr>
        <w:pStyle w:val="Caption"/>
      </w:pPr>
    </w:p>
    <w:p w14:paraId="2F9A7394" w14:textId="34671DE3" w:rsidR="00B11071" w:rsidRDefault="00B11071" w:rsidP="00B1107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14</w:t>
      </w:r>
      <w:r>
        <w:fldChar w:fldCharType="end"/>
      </w:r>
      <w:r>
        <w:t>. Alternative 2 – Vivo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30292379" w14:textId="77777777" w:rsidTr="00B11071">
        <w:trPr>
          <w:jc w:val="center"/>
        </w:trPr>
        <w:tc>
          <w:tcPr>
            <w:tcW w:w="737" w:type="dxa"/>
          </w:tcPr>
          <w:p w14:paraId="5350CE3B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5E0482A0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6E14221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56DCB9E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36116EA2" w14:textId="77777777" w:rsidTr="00B11071">
        <w:trPr>
          <w:jc w:val="center"/>
        </w:trPr>
        <w:tc>
          <w:tcPr>
            <w:tcW w:w="737" w:type="dxa"/>
          </w:tcPr>
          <w:p w14:paraId="35429FD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57FACE8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BD0E4B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27E2D64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44382E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6D012C8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6116571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3117E69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7CF63BD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0D63AE0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44174E0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4D19517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5F5608E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02A18B1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0A62027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08E92202" w14:textId="77777777" w:rsidR="006377BC" w:rsidRDefault="006377BC" w:rsidP="006377BC">
            <w:pPr>
              <w:pStyle w:val="BodyText"/>
            </w:pPr>
            <w:r>
              <w:t xml:space="preserve">  ' 7 -5  7 -5  7  3'</w:t>
            </w:r>
          </w:p>
          <w:p w14:paraId="72CA5E2C" w14:textId="77777777" w:rsidR="006377BC" w:rsidRDefault="006377BC" w:rsidP="006377BC">
            <w:pPr>
              <w:pStyle w:val="BodyText"/>
            </w:pPr>
            <w:r>
              <w:t xml:space="preserve">    ' 7 -5  3  5 -1 -7'</w:t>
            </w:r>
          </w:p>
          <w:p w14:paraId="588BA7B5" w14:textId="77777777" w:rsidR="006377BC" w:rsidRDefault="006377BC" w:rsidP="006377BC">
            <w:pPr>
              <w:pStyle w:val="BodyText"/>
            </w:pPr>
            <w:r>
              <w:t xml:space="preserve">    ' 5 -7  5 -7 -3 -7'</w:t>
            </w:r>
          </w:p>
          <w:p w14:paraId="00ADAFFC" w14:textId="77777777" w:rsidR="006377BC" w:rsidRDefault="006377BC" w:rsidP="006377BC">
            <w:pPr>
              <w:pStyle w:val="BodyText"/>
            </w:pPr>
            <w:r>
              <w:t xml:space="preserve">    ' 3  1  5  1  5 -7'</w:t>
            </w:r>
          </w:p>
          <w:p w14:paraId="2245193C" w14:textId="77777777" w:rsidR="006377BC" w:rsidRDefault="006377BC" w:rsidP="006377BC">
            <w:pPr>
              <w:pStyle w:val="BodyText"/>
            </w:pPr>
            <w:r>
              <w:t xml:space="preserve">    ' 1  5 -7  7  1  5'</w:t>
            </w:r>
          </w:p>
          <w:p w14:paraId="4FE5DF99" w14:textId="77777777" w:rsidR="006377BC" w:rsidRDefault="006377BC" w:rsidP="006377BC">
            <w:pPr>
              <w:pStyle w:val="BodyText"/>
            </w:pPr>
            <w:r>
              <w:t xml:space="preserve">    ' 3 -1  3 -3 -5 -1'</w:t>
            </w:r>
          </w:p>
          <w:p w14:paraId="40BFDCE4" w14:textId="77777777" w:rsidR="006377BC" w:rsidRDefault="006377BC" w:rsidP="006377BC">
            <w:pPr>
              <w:pStyle w:val="BodyText"/>
            </w:pPr>
            <w:r>
              <w:t xml:space="preserve">    ' 5 -7  7  1  5  1'</w:t>
            </w:r>
          </w:p>
          <w:p w14:paraId="1B89F2FE" w14:textId="77777777" w:rsidR="006377BC" w:rsidRDefault="006377BC" w:rsidP="006377BC">
            <w:pPr>
              <w:pStyle w:val="BodyText"/>
            </w:pPr>
            <w:r>
              <w:t xml:space="preserve">    '-3  7 -5 -1 -5 -1'</w:t>
            </w:r>
          </w:p>
          <w:p w14:paraId="163BBDC9" w14:textId="77777777" w:rsidR="006377BC" w:rsidRDefault="006377BC" w:rsidP="006377BC">
            <w:pPr>
              <w:pStyle w:val="BodyText"/>
            </w:pPr>
            <w:r>
              <w:t xml:space="preserve">    ' 5 -1 -3 -1  5 -5'</w:t>
            </w:r>
          </w:p>
          <w:p w14:paraId="0CEC94C0" w14:textId="77777777" w:rsidR="006377BC" w:rsidRDefault="006377BC" w:rsidP="006377BC">
            <w:pPr>
              <w:pStyle w:val="BodyText"/>
            </w:pPr>
            <w:r>
              <w:t xml:space="preserve">    ' 7 -7  1  5  3 -3'</w:t>
            </w:r>
          </w:p>
          <w:p w14:paraId="6B133D39" w14:textId="77777777" w:rsidR="006377BC" w:rsidRDefault="006377BC" w:rsidP="006377BC">
            <w:pPr>
              <w:pStyle w:val="BodyText"/>
            </w:pPr>
            <w:r>
              <w:t xml:space="preserve">    ' 7  1  7 -3 -1 -3'</w:t>
            </w:r>
          </w:p>
          <w:p w14:paraId="5C20ABBE" w14:textId="77777777" w:rsidR="006377BC" w:rsidRDefault="006377BC" w:rsidP="006377BC">
            <w:pPr>
              <w:pStyle w:val="BodyText"/>
            </w:pPr>
            <w:r>
              <w:t xml:space="preserve">    ' 7  1 -5 -7 -5  1'</w:t>
            </w:r>
          </w:p>
          <w:p w14:paraId="6C69718F" w14:textId="77777777" w:rsidR="006377BC" w:rsidRDefault="006377BC" w:rsidP="006377BC">
            <w:pPr>
              <w:pStyle w:val="BodyText"/>
            </w:pPr>
            <w:r>
              <w:t xml:space="preserve">    '-5  5 -1 -3 -1  5'</w:t>
            </w:r>
          </w:p>
          <w:p w14:paraId="24367D7A" w14:textId="77777777" w:rsidR="006377BC" w:rsidRDefault="006377BC" w:rsidP="006377BC">
            <w:pPr>
              <w:pStyle w:val="BodyText"/>
            </w:pPr>
            <w:r>
              <w:t xml:space="preserve">    '-5 -1 -7  7 -5 -1'</w:t>
            </w:r>
          </w:p>
          <w:p w14:paraId="6D066F65" w14:textId="253FCE7A" w:rsidR="00B11071" w:rsidRDefault="006377BC" w:rsidP="006377BC">
            <w:pPr>
              <w:pStyle w:val="BodyText"/>
            </w:pPr>
            <w:r>
              <w:t xml:space="preserve">    ' 5  7 -3 -5  5 -5'</w:t>
            </w:r>
          </w:p>
        </w:tc>
        <w:tc>
          <w:tcPr>
            <w:tcW w:w="713" w:type="dxa"/>
          </w:tcPr>
          <w:p w14:paraId="2AEC5B7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487C95A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E8609D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2733BB8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06AE9FE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7438798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359AA3A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0886254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1D4FD65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1ADE125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4721B1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38866E3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183F0F8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46441FF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3E8BF43E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1BE0E6DA" w14:textId="77777777" w:rsidR="006377BC" w:rsidRDefault="006377BC" w:rsidP="006377BC">
            <w:pPr>
              <w:pStyle w:val="BodyText"/>
            </w:pPr>
            <w:r>
              <w:t xml:space="preserve">    ' 3  5 -1  5 -1 -3'</w:t>
            </w:r>
          </w:p>
          <w:p w14:paraId="1E050C71" w14:textId="77777777" w:rsidR="006377BC" w:rsidRDefault="006377BC" w:rsidP="006377BC">
            <w:pPr>
              <w:pStyle w:val="BodyText"/>
            </w:pPr>
            <w:r>
              <w:t xml:space="preserve">    ' 7 -1 -3  5 -7  5'</w:t>
            </w:r>
          </w:p>
          <w:p w14:paraId="42BB1D52" w14:textId="77777777" w:rsidR="006377BC" w:rsidRDefault="006377BC" w:rsidP="006377BC">
            <w:pPr>
              <w:pStyle w:val="BodyText"/>
            </w:pPr>
            <w:r>
              <w:t xml:space="preserve">    '-1 -3  3  5 -1  5'</w:t>
            </w:r>
          </w:p>
          <w:p w14:paraId="1F60BD90" w14:textId="77777777" w:rsidR="006377BC" w:rsidRDefault="006377BC" w:rsidP="006377BC">
            <w:pPr>
              <w:pStyle w:val="BodyText"/>
            </w:pPr>
            <w:r>
              <w:t xml:space="preserve">    '-1  1  5 -5  7  3'</w:t>
            </w:r>
          </w:p>
          <w:p w14:paraId="5D5510EE" w14:textId="77777777" w:rsidR="006377BC" w:rsidRDefault="006377BC" w:rsidP="006377BC">
            <w:pPr>
              <w:pStyle w:val="BodyText"/>
            </w:pPr>
            <w:r>
              <w:t xml:space="preserve">    ' 7 -7  5  1 -3  3'</w:t>
            </w:r>
          </w:p>
          <w:p w14:paraId="23776F93" w14:textId="77777777" w:rsidR="006377BC" w:rsidRDefault="006377BC" w:rsidP="006377BC">
            <w:pPr>
              <w:pStyle w:val="BodyText"/>
            </w:pPr>
            <w:r>
              <w:t xml:space="preserve">    '-1  1 -7 -3 -5  5'</w:t>
            </w:r>
          </w:p>
          <w:p w14:paraId="38003092" w14:textId="77777777" w:rsidR="006377BC" w:rsidRDefault="006377BC" w:rsidP="006377BC">
            <w:pPr>
              <w:pStyle w:val="BodyText"/>
            </w:pPr>
            <w:r>
              <w:t xml:space="preserve">    ' 7 -7 -3  5 -1 -7'</w:t>
            </w:r>
          </w:p>
          <w:p w14:paraId="7A542687" w14:textId="77777777" w:rsidR="006377BC" w:rsidRDefault="006377BC" w:rsidP="006377BC">
            <w:pPr>
              <w:pStyle w:val="BodyText"/>
            </w:pPr>
            <w:r>
              <w:t xml:space="preserve">    ' 7 -5 -1  3 -3 -7'</w:t>
            </w:r>
          </w:p>
          <w:p w14:paraId="095712EA" w14:textId="77777777" w:rsidR="006377BC" w:rsidRDefault="006377BC" w:rsidP="006377BC">
            <w:pPr>
              <w:pStyle w:val="BodyText"/>
            </w:pPr>
            <w:r>
              <w:t xml:space="preserve">    '-3 -7 -3  1 -3 -7'</w:t>
            </w:r>
          </w:p>
          <w:p w14:paraId="6C7D56E0" w14:textId="77777777" w:rsidR="006377BC" w:rsidRDefault="006377BC" w:rsidP="006377BC">
            <w:pPr>
              <w:pStyle w:val="BodyText"/>
            </w:pPr>
            <w:r>
              <w:t xml:space="preserve">    ' 7 -7  3 -7  3  1'</w:t>
            </w:r>
          </w:p>
          <w:p w14:paraId="1F7AAE3D" w14:textId="77777777" w:rsidR="006377BC" w:rsidRDefault="006377BC" w:rsidP="006377BC">
            <w:pPr>
              <w:pStyle w:val="BodyText"/>
            </w:pPr>
            <w:r>
              <w:t xml:space="preserve">    ' 3  5  1  5 -3 -5'</w:t>
            </w:r>
          </w:p>
          <w:p w14:paraId="407B0C23" w14:textId="77777777" w:rsidR="006377BC" w:rsidRDefault="006377BC" w:rsidP="006377BC">
            <w:pPr>
              <w:pStyle w:val="BodyText"/>
            </w:pPr>
            <w:r>
              <w:t xml:space="preserve">    ' 7 -5 -1  3  1 -3'</w:t>
            </w:r>
          </w:p>
          <w:p w14:paraId="4B8D7A79" w14:textId="77777777" w:rsidR="006377BC" w:rsidRDefault="006377BC" w:rsidP="006377BC">
            <w:pPr>
              <w:pStyle w:val="BodyText"/>
            </w:pPr>
            <w:r>
              <w:t xml:space="preserve">    ' 7  1  3 -7  7  1'</w:t>
            </w:r>
          </w:p>
          <w:p w14:paraId="0DA0530B" w14:textId="77777777" w:rsidR="006377BC" w:rsidRDefault="006377BC" w:rsidP="006377BC">
            <w:pPr>
              <w:pStyle w:val="BodyText"/>
            </w:pPr>
            <w:r>
              <w:t xml:space="preserve">    ' 5 -1 -7  7 -7 -3'</w:t>
            </w:r>
          </w:p>
          <w:p w14:paraId="1A25C55E" w14:textId="5A9E93BA" w:rsidR="00B11071" w:rsidRDefault="006377BC" w:rsidP="006377BC">
            <w:pPr>
              <w:pStyle w:val="BodyText"/>
            </w:pPr>
            <w:r>
              <w:t xml:space="preserve">    ' 5  5 -7  1 -5 -5'</w:t>
            </w:r>
          </w:p>
        </w:tc>
      </w:tr>
    </w:tbl>
    <w:p w14:paraId="7D30DAA0" w14:textId="77777777" w:rsidR="00E2491F" w:rsidRDefault="00E2491F" w:rsidP="00E2491F">
      <w:pPr>
        <w:pStyle w:val="Caption"/>
      </w:pPr>
    </w:p>
    <w:p w14:paraId="55CDFB44" w14:textId="1AB715A8" w:rsidR="00B11071" w:rsidRDefault="00E2491F" w:rsidP="00E2491F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15</w:t>
      </w:r>
      <w:r>
        <w:fldChar w:fldCharType="end"/>
      </w:r>
      <w:r>
        <w:t>. Alternative 2 – LGE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E2491F" w14:paraId="241505F1" w14:textId="77777777" w:rsidTr="00CF14F4">
        <w:trPr>
          <w:jc w:val="center"/>
        </w:trPr>
        <w:tc>
          <w:tcPr>
            <w:tcW w:w="737" w:type="dxa"/>
          </w:tcPr>
          <w:p w14:paraId="1885518A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4D95E6BC" w14:textId="77777777" w:rsidR="00E2491F" w:rsidRPr="001613BD" w:rsidRDefault="00E2491F" w:rsidP="00CF14F4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0AC19EB4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40F22227" w14:textId="77777777" w:rsidR="00E2491F" w:rsidRDefault="00E2491F" w:rsidP="00CF14F4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E2491F" w14:paraId="3F32F1C6" w14:textId="77777777" w:rsidTr="00CF14F4">
        <w:trPr>
          <w:jc w:val="center"/>
        </w:trPr>
        <w:tc>
          <w:tcPr>
            <w:tcW w:w="737" w:type="dxa"/>
          </w:tcPr>
          <w:p w14:paraId="5591A4DF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4F6EF34D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6E78A736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25B3C572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7CAA5F95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F21C7AC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3DF5E4BB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1D54AC35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545F31AA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63011A60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3C5DC9FD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751AC513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F0765C3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79D7A70E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6130AD49" w14:textId="77777777" w:rsidR="00E2491F" w:rsidRPr="00871002" w:rsidRDefault="00E2491F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6F87AA4E" w14:textId="77777777" w:rsidR="00545A24" w:rsidRDefault="00E2491F" w:rsidP="00545A24">
            <w:pPr>
              <w:pStyle w:val="BodyText"/>
            </w:pPr>
            <w:r>
              <w:t xml:space="preserve">  </w:t>
            </w:r>
            <w:r w:rsidR="00545A24">
              <w:t xml:space="preserve">  '-7 -5 -1 -7 -5  5'</w:t>
            </w:r>
          </w:p>
          <w:p w14:paraId="429D60B5" w14:textId="77777777" w:rsidR="00545A24" w:rsidRDefault="00545A24" w:rsidP="00545A24">
            <w:pPr>
              <w:pStyle w:val="BodyText"/>
            </w:pPr>
            <w:r>
              <w:t xml:space="preserve">    '-7 -3 -7 -3  5  1'</w:t>
            </w:r>
          </w:p>
          <w:p w14:paraId="2A93C8A9" w14:textId="77777777" w:rsidR="00545A24" w:rsidRDefault="00545A24" w:rsidP="00545A24">
            <w:pPr>
              <w:pStyle w:val="BodyText"/>
            </w:pPr>
            <w:r>
              <w:t xml:space="preserve">    '-7 -3 -5 -1  5  1'</w:t>
            </w:r>
          </w:p>
          <w:p w14:paraId="0285CB1F" w14:textId="77777777" w:rsidR="00545A24" w:rsidRDefault="00545A24" w:rsidP="00545A24">
            <w:pPr>
              <w:pStyle w:val="BodyText"/>
            </w:pPr>
            <w:r>
              <w:t xml:space="preserve">    '-7 -3 -5 -1  7  3'</w:t>
            </w:r>
          </w:p>
          <w:p w14:paraId="61CE21ED" w14:textId="77777777" w:rsidR="00545A24" w:rsidRDefault="00545A24" w:rsidP="00545A24">
            <w:pPr>
              <w:pStyle w:val="BodyText"/>
            </w:pPr>
            <w:r>
              <w:t xml:space="preserve">    '-7 -3  1 -5  5  3'</w:t>
            </w:r>
          </w:p>
          <w:p w14:paraId="3BF86DBF" w14:textId="77777777" w:rsidR="00545A24" w:rsidRDefault="00545A24" w:rsidP="00545A24">
            <w:pPr>
              <w:pStyle w:val="BodyText"/>
            </w:pPr>
            <w:r>
              <w:t xml:space="preserve">    '-7 -3  1 -3  7  3'</w:t>
            </w:r>
          </w:p>
          <w:p w14:paraId="44971167" w14:textId="77777777" w:rsidR="00545A24" w:rsidRDefault="00545A24" w:rsidP="00545A24">
            <w:pPr>
              <w:pStyle w:val="BodyText"/>
            </w:pPr>
            <w:r>
              <w:t xml:space="preserve">    '-7 -3  1  7  3 -1'</w:t>
            </w:r>
          </w:p>
          <w:p w14:paraId="72836E29" w14:textId="77777777" w:rsidR="00545A24" w:rsidRDefault="00545A24" w:rsidP="00545A24">
            <w:pPr>
              <w:pStyle w:val="BodyText"/>
            </w:pPr>
            <w:r>
              <w:t xml:space="preserve">    '-7 -1 -5  3  7  5'</w:t>
            </w:r>
          </w:p>
          <w:p w14:paraId="3726219E" w14:textId="77777777" w:rsidR="00545A24" w:rsidRDefault="00545A24" w:rsidP="00545A24">
            <w:pPr>
              <w:pStyle w:val="BodyText"/>
            </w:pPr>
            <w:r>
              <w:t xml:space="preserve">    '-7  1 -3  1  5  1'</w:t>
            </w:r>
          </w:p>
          <w:p w14:paraId="4CE474A7" w14:textId="77777777" w:rsidR="00545A24" w:rsidRDefault="00545A24" w:rsidP="00545A24">
            <w:pPr>
              <w:pStyle w:val="BodyText"/>
            </w:pPr>
            <w:r>
              <w:t xml:space="preserve">    '-7  1 -3  3  7  5'</w:t>
            </w:r>
          </w:p>
          <w:p w14:paraId="735C04BB" w14:textId="77777777" w:rsidR="00545A24" w:rsidRDefault="00545A24" w:rsidP="00545A24">
            <w:pPr>
              <w:pStyle w:val="BodyText"/>
            </w:pPr>
            <w:r>
              <w:t xml:space="preserve">    '-7  1  5  1 -3  1'</w:t>
            </w:r>
          </w:p>
          <w:p w14:paraId="2C2E6083" w14:textId="77777777" w:rsidR="00545A24" w:rsidRDefault="00545A24" w:rsidP="00545A24">
            <w:pPr>
              <w:pStyle w:val="BodyText"/>
            </w:pPr>
            <w:r>
              <w:t xml:space="preserve">    '-7  3 -5 -1 -3  1'</w:t>
            </w:r>
          </w:p>
          <w:p w14:paraId="0A394EB2" w14:textId="77777777" w:rsidR="00545A24" w:rsidRDefault="00545A24" w:rsidP="00545A24">
            <w:pPr>
              <w:pStyle w:val="BodyText"/>
            </w:pPr>
            <w:r>
              <w:t xml:space="preserve">    '-7  3  1 -7 -3  1'</w:t>
            </w:r>
          </w:p>
          <w:p w14:paraId="538CB29E" w14:textId="77777777" w:rsidR="00545A24" w:rsidRDefault="00545A24" w:rsidP="00545A24">
            <w:pPr>
              <w:pStyle w:val="BodyText"/>
            </w:pPr>
            <w:r>
              <w:t xml:space="preserve">    '-7  3  1 -5  1  3'</w:t>
            </w:r>
          </w:p>
          <w:p w14:paraId="56B53B89" w14:textId="4FB0C7F7" w:rsidR="00E2491F" w:rsidRDefault="00545A24" w:rsidP="00545A24">
            <w:pPr>
              <w:pStyle w:val="BodyText"/>
            </w:pPr>
            <w:r>
              <w:t xml:space="preserve">    '-7  3  1  5 -1  3'</w:t>
            </w:r>
          </w:p>
        </w:tc>
        <w:tc>
          <w:tcPr>
            <w:tcW w:w="713" w:type="dxa"/>
          </w:tcPr>
          <w:p w14:paraId="01B9DCC0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52566D64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58AF85A6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60A7067F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02B12423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60C3F8B4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5928EEC1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125C3909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704B65A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0AD4A1B8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1A4CCF9C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0FC55D41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21974854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43BE7D75" w14:textId="77777777" w:rsidR="00E2491F" w:rsidRPr="001613BD" w:rsidRDefault="00E2491F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7DDFBB28" w14:textId="77777777" w:rsidR="00E2491F" w:rsidRPr="001613BD" w:rsidRDefault="00E2491F" w:rsidP="00CF14F4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4BF42A98" w14:textId="77777777" w:rsidR="00545A24" w:rsidRDefault="00545A24" w:rsidP="00545A24">
            <w:pPr>
              <w:pStyle w:val="BodyText"/>
            </w:pPr>
            <w:r>
              <w:t xml:space="preserve">    '-7  3  5 -1  3  5'</w:t>
            </w:r>
          </w:p>
          <w:p w14:paraId="7112D737" w14:textId="77777777" w:rsidR="00545A24" w:rsidRDefault="00545A24" w:rsidP="00545A24">
            <w:pPr>
              <w:pStyle w:val="BodyText"/>
            </w:pPr>
            <w:r>
              <w:t xml:space="preserve">    '-7  3  5  7  1 -3'</w:t>
            </w:r>
          </w:p>
          <w:p w14:paraId="7AD75C8D" w14:textId="77777777" w:rsidR="00545A24" w:rsidRDefault="00545A24" w:rsidP="00545A24">
            <w:pPr>
              <w:pStyle w:val="BodyText"/>
            </w:pPr>
            <w:r>
              <w:t xml:space="preserve">    '-7  5 -7 -3  3 -1'</w:t>
            </w:r>
          </w:p>
          <w:p w14:paraId="33068BED" w14:textId="77777777" w:rsidR="00545A24" w:rsidRDefault="00545A24" w:rsidP="00545A24">
            <w:pPr>
              <w:pStyle w:val="BodyText"/>
            </w:pPr>
            <w:r>
              <w:t xml:space="preserve">    '-7  5 -5 -1 -3  1'</w:t>
            </w:r>
          </w:p>
          <w:p w14:paraId="1D32E2EF" w14:textId="77777777" w:rsidR="00545A24" w:rsidRDefault="00545A24" w:rsidP="00545A24">
            <w:pPr>
              <w:pStyle w:val="BodyText"/>
            </w:pPr>
            <w:r>
              <w:t xml:space="preserve">    '-7  5 -5 -1  3 -1'</w:t>
            </w:r>
          </w:p>
          <w:p w14:paraId="4438AA83" w14:textId="77777777" w:rsidR="00545A24" w:rsidRDefault="00545A24" w:rsidP="00545A24">
            <w:pPr>
              <w:pStyle w:val="BodyText"/>
            </w:pPr>
            <w:r>
              <w:t xml:space="preserve">    '-7  5 -3  1 -3  1'</w:t>
            </w:r>
          </w:p>
          <w:p w14:paraId="4CF24C90" w14:textId="77777777" w:rsidR="00545A24" w:rsidRDefault="00545A24" w:rsidP="00545A24">
            <w:pPr>
              <w:pStyle w:val="BodyText"/>
            </w:pPr>
            <w:r>
              <w:t xml:space="preserve">    '-7  5 -3  1 -1  3'</w:t>
            </w:r>
          </w:p>
          <w:p w14:paraId="06701C83" w14:textId="77777777" w:rsidR="00545A24" w:rsidRDefault="00545A24" w:rsidP="00545A24">
            <w:pPr>
              <w:pStyle w:val="BodyText"/>
            </w:pPr>
            <w:r>
              <w:t xml:space="preserve">    '-7  5 -1 -5 -1  3'</w:t>
            </w:r>
          </w:p>
          <w:p w14:paraId="16028C28" w14:textId="77777777" w:rsidR="00545A24" w:rsidRDefault="00545A24" w:rsidP="00545A24">
            <w:pPr>
              <w:pStyle w:val="BodyText"/>
            </w:pPr>
            <w:r>
              <w:t xml:space="preserve">    '-7  5  1 -7 -3  1'</w:t>
            </w:r>
          </w:p>
          <w:p w14:paraId="7AC7A7B4" w14:textId="77777777" w:rsidR="00545A24" w:rsidRDefault="00545A24" w:rsidP="00545A24">
            <w:pPr>
              <w:pStyle w:val="BodyText"/>
            </w:pPr>
            <w:r>
              <w:t xml:space="preserve">    '-7  5  1 -5 -1  3'</w:t>
            </w:r>
          </w:p>
          <w:p w14:paraId="5879A80A" w14:textId="77777777" w:rsidR="00545A24" w:rsidRDefault="00545A24" w:rsidP="00545A24">
            <w:pPr>
              <w:pStyle w:val="BodyText"/>
            </w:pPr>
            <w:r>
              <w:t xml:space="preserve">    '-7  5  1  7 -5 -1'</w:t>
            </w:r>
          </w:p>
          <w:p w14:paraId="4E306704" w14:textId="77777777" w:rsidR="00545A24" w:rsidRDefault="00545A24" w:rsidP="00545A24">
            <w:pPr>
              <w:pStyle w:val="BodyText"/>
            </w:pPr>
            <w:r>
              <w:t xml:space="preserve">    '-7  7 -5  1 -3  5'</w:t>
            </w:r>
          </w:p>
          <w:p w14:paraId="31ECE70F" w14:textId="77777777" w:rsidR="00545A24" w:rsidRDefault="00545A24" w:rsidP="00545A24">
            <w:pPr>
              <w:pStyle w:val="BodyText"/>
            </w:pPr>
            <w:r>
              <w:t xml:space="preserve">    '-7  7 -5  3 -1  5'</w:t>
            </w:r>
          </w:p>
          <w:p w14:paraId="686905C9" w14:textId="77777777" w:rsidR="00545A24" w:rsidRDefault="00545A24" w:rsidP="00545A24">
            <w:pPr>
              <w:pStyle w:val="BodyText"/>
            </w:pPr>
            <w:r>
              <w:t xml:space="preserve">    '-7  7  1 -7 -3  1'</w:t>
            </w:r>
          </w:p>
          <w:p w14:paraId="1E7665FA" w14:textId="419B687E" w:rsidR="00E2491F" w:rsidRDefault="00545A24" w:rsidP="00CF14F4">
            <w:pPr>
              <w:pStyle w:val="BodyText"/>
            </w:pPr>
            <w:r>
              <w:t xml:space="preserve">    '-7  7  1 -5 -1  3'</w:t>
            </w:r>
          </w:p>
        </w:tc>
      </w:tr>
    </w:tbl>
    <w:p w14:paraId="493989F0" w14:textId="77777777" w:rsidR="00313C95" w:rsidRDefault="00313C95" w:rsidP="00313C95">
      <w:pPr>
        <w:pStyle w:val="Caption"/>
      </w:pPr>
    </w:p>
    <w:p w14:paraId="3EC3D8AF" w14:textId="38D2479A" w:rsidR="00E2491F" w:rsidRDefault="00313C95" w:rsidP="006324F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16</w:t>
      </w:r>
      <w:r>
        <w:fldChar w:fldCharType="end"/>
      </w:r>
      <w:r>
        <w:t xml:space="preserve">. Alternative 2 </w:t>
      </w:r>
      <w:r w:rsidR="000D3740">
        <w:t>– Interdigital.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F26A87" w14:paraId="0BF36857" w14:textId="77777777" w:rsidTr="009F1606">
        <w:trPr>
          <w:jc w:val="center"/>
        </w:trPr>
        <w:tc>
          <w:tcPr>
            <w:tcW w:w="737" w:type="dxa"/>
          </w:tcPr>
          <w:p w14:paraId="216F7DA6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4D341342" w14:textId="77777777" w:rsidR="00F26A87" w:rsidRPr="001613BD" w:rsidRDefault="00F26A87" w:rsidP="009F1606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61D3AF87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101C51B" w14:textId="77777777" w:rsidR="00F26A87" w:rsidRDefault="00F26A87" w:rsidP="009F1606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F26A87" w14:paraId="190EE209" w14:textId="77777777" w:rsidTr="009F1606">
        <w:trPr>
          <w:jc w:val="center"/>
        </w:trPr>
        <w:tc>
          <w:tcPr>
            <w:tcW w:w="737" w:type="dxa"/>
          </w:tcPr>
          <w:p w14:paraId="13F688AE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73E64217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6382661D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1C9446D2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7F6DA96C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D098AD9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62206EFC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114EB6AE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13C2F1BA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38C02F1B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3FDC0409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7693B651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BC63498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1DDC65BD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2B37D82E" w14:textId="77777777" w:rsidR="00F26A87" w:rsidRPr="00871002" w:rsidRDefault="00F26A87" w:rsidP="009F1606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13E481D6" w14:textId="35B682E8" w:rsidR="009A3B0E" w:rsidRDefault="00B86B28" w:rsidP="009A3B0E">
            <w:pPr>
              <w:pStyle w:val="BodyText"/>
            </w:pPr>
            <w:r>
              <w:t xml:space="preserve">    </w:t>
            </w:r>
            <w:r w:rsidR="009A3B0E">
              <w:t>'-7 -3 -5  5  1  5'</w:t>
            </w:r>
          </w:p>
          <w:p w14:paraId="4055BC1B" w14:textId="77777777" w:rsidR="009A3B0E" w:rsidRDefault="009A3B0E" w:rsidP="009A3B0E">
            <w:pPr>
              <w:pStyle w:val="BodyText"/>
            </w:pPr>
            <w:r>
              <w:t xml:space="preserve">    '-7 -3 -7  3 -7  5'</w:t>
            </w:r>
          </w:p>
          <w:p w14:paraId="341E3356" w14:textId="77777777" w:rsidR="009A3B0E" w:rsidRDefault="009A3B0E" w:rsidP="009A3B0E">
            <w:pPr>
              <w:pStyle w:val="BodyText"/>
            </w:pPr>
            <w:r>
              <w:t xml:space="preserve">    '-7 -5 -1  7  3 -3'</w:t>
            </w:r>
          </w:p>
          <w:p w14:paraId="05A42C08" w14:textId="77777777" w:rsidR="009A3B0E" w:rsidRDefault="009A3B0E" w:rsidP="009A3B0E">
            <w:pPr>
              <w:pStyle w:val="BodyText"/>
            </w:pPr>
            <w:r>
              <w:t xml:space="preserve">    '-7 -3 -7  7 -5 -1'</w:t>
            </w:r>
          </w:p>
          <w:p w14:paraId="0639F4D1" w14:textId="77777777" w:rsidR="009A3B0E" w:rsidRDefault="009A3B0E" w:rsidP="009A3B0E">
            <w:pPr>
              <w:pStyle w:val="BodyText"/>
            </w:pPr>
            <w:r>
              <w:t xml:space="preserve">    '-7 -7 -1  5  5 -1'</w:t>
            </w:r>
          </w:p>
          <w:p w14:paraId="7871BB75" w14:textId="77777777" w:rsidR="009A3B0E" w:rsidRDefault="009A3B0E" w:rsidP="009A3B0E">
            <w:pPr>
              <w:pStyle w:val="BodyText"/>
            </w:pPr>
            <w:r>
              <w:t xml:space="preserve">    '-7 -5  5  1  7 -5'</w:t>
            </w:r>
          </w:p>
          <w:p w14:paraId="3E3166EC" w14:textId="77777777" w:rsidR="009A3B0E" w:rsidRDefault="009A3B0E" w:rsidP="009A3B0E">
            <w:pPr>
              <w:pStyle w:val="BodyText"/>
            </w:pPr>
            <w:r>
              <w:t xml:space="preserve">    '-7 -5  5  3 -3  3'</w:t>
            </w:r>
          </w:p>
          <w:p w14:paraId="08464979" w14:textId="77777777" w:rsidR="009A3B0E" w:rsidRDefault="009A3B0E" w:rsidP="009A3B0E">
            <w:pPr>
              <w:pStyle w:val="BodyText"/>
            </w:pPr>
            <w:r>
              <w:t xml:space="preserve">    '-7 -5  7 -3  3  1'</w:t>
            </w:r>
          </w:p>
          <w:p w14:paraId="0B7D635A" w14:textId="77777777" w:rsidR="009A3B0E" w:rsidRDefault="009A3B0E" w:rsidP="009A3B0E">
            <w:pPr>
              <w:pStyle w:val="BodyText"/>
            </w:pPr>
            <w:r>
              <w:t xml:space="preserve">    '-7 -5  5  3 -7 -1'</w:t>
            </w:r>
          </w:p>
          <w:p w14:paraId="6459369B" w14:textId="77777777" w:rsidR="009A3B0E" w:rsidRDefault="009A3B0E" w:rsidP="009A3B0E">
            <w:pPr>
              <w:pStyle w:val="BodyText"/>
            </w:pPr>
            <w:r>
              <w:t xml:space="preserve">    '-7 -7  3  5  1  5'</w:t>
            </w:r>
          </w:p>
          <w:p w14:paraId="4D90BA04" w14:textId="77777777" w:rsidR="009A3B0E" w:rsidRDefault="009A3B0E" w:rsidP="009A3B0E">
            <w:pPr>
              <w:pStyle w:val="BodyText"/>
            </w:pPr>
            <w:r>
              <w:t xml:space="preserve">    '-7 -5  3  7  5 -1'</w:t>
            </w:r>
          </w:p>
          <w:p w14:paraId="443CFFE6" w14:textId="77777777" w:rsidR="009A3B0E" w:rsidRDefault="009A3B0E" w:rsidP="009A3B0E">
            <w:pPr>
              <w:pStyle w:val="BodyText"/>
            </w:pPr>
            <w:r>
              <w:t xml:space="preserve">    '-7 -3  3 -1 -5 -1'</w:t>
            </w:r>
          </w:p>
          <w:p w14:paraId="7331E93A" w14:textId="77777777" w:rsidR="009A3B0E" w:rsidRDefault="009A3B0E" w:rsidP="009A3B0E">
            <w:pPr>
              <w:pStyle w:val="BodyText"/>
            </w:pPr>
            <w:r>
              <w:t xml:space="preserve">    '-7 -5  7  3  1  5'</w:t>
            </w:r>
          </w:p>
          <w:p w14:paraId="5CCD4BA2" w14:textId="77777777" w:rsidR="009A3B0E" w:rsidRDefault="009A3B0E" w:rsidP="009A3B0E">
            <w:pPr>
              <w:pStyle w:val="BodyText"/>
            </w:pPr>
            <w:r>
              <w:t xml:space="preserve">    '-7 -5 -1 -3 -7  5'</w:t>
            </w:r>
          </w:p>
          <w:p w14:paraId="568C47AC" w14:textId="40DE2A55" w:rsidR="00F26A87" w:rsidRDefault="009A3B0E" w:rsidP="009A3B0E">
            <w:pPr>
              <w:pStyle w:val="BodyText"/>
            </w:pPr>
            <w:r>
              <w:t xml:space="preserve">    '-7 -3 -7 -1 -7  5'</w:t>
            </w:r>
          </w:p>
        </w:tc>
        <w:tc>
          <w:tcPr>
            <w:tcW w:w="713" w:type="dxa"/>
          </w:tcPr>
          <w:p w14:paraId="5EA67DE7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343900C1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09DEACEE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3E9CDE82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2310F5F9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5CB915A4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438019A8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24651D25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561BE97C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07D91A1C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2ECB5267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49251607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2ECAF7DD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3B93B3A6" w14:textId="77777777" w:rsidR="00F26A87" w:rsidRPr="001613BD" w:rsidRDefault="00F26A87" w:rsidP="009F1606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2C5FC365" w14:textId="77777777" w:rsidR="00F26A87" w:rsidRPr="001613BD" w:rsidRDefault="00F26A87" w:rsidP="009F1606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79C613FB" w14:textId="77777777" w:rsidR="009A3B0E" w:rsidRDefault="009A3B0E" w:rsidP="009A3B0E">
            <w:pPr>
              <w:pStyle w:val="BodyText"/>
            </w:pPr>
            <w:r>
              <w:t xml:space="preserve">    '-7 -5  1  7  1 -1'</w:t>
            </w:r>
          </w:p>
          <w:p w14:paraId="3EF98E5A" w14:textId="77777777" w:rsidR="009A3B0E" w:rsidRDefault="009A3B0E" w:rsidP="009A3B0E">
            <w:pPr>
              <w:pStyle w:val="BodyText"/>
            </w:pPr>
            <w:r>
              <w:t xml:space="preserve">    '-7 -5 -7  3 -7 -1'</w:t>
            </w:r>
          </w:p>
          <w:p w14:paraId="06D6EA71" w14:textId="77777777" w:rsidR="009A3B0E" w:rsidRDefault="009A3B0E" w:rsidP="009A3B0E">
            <w:pPr>
              <w:pStyle w:val="BodyText"/>
            </w:pPr>
            <w:r>
              <w:t xml:space="preserve">    '-7 -5  1 -5 -7  3'</w:t>
            </w:r>
          </w:p>
          <w:p w14:paraId="7DEC990F" w14:textId="77777777" w:rsidR="009A3B0E" w:rsidRDefault="009A3B0E" w:rsidP="009A3B0E">
            <w:pPr>
              <w:pStyle w:val="BodyText"/>
            </w:pPr>
            <w:r>
              <w:t xml:space="preserve">    '-7 -5  1  7  1 -5'</w:t>
            </w:r>
          </w:p>
          <w:p w14:paraId="78B8D480" w14:textId="77777777" w:rsidR="009A3B0E" w:rsidRDefault="009A3B0E" w:rsidP="009A3B0E">
            <w:pPr>
              <w:pStyle w:val="BodyText"/>
            </w:pPr>
            <w:r>
              <w:t xml:space="preserve">    '-7 -5  5 -1  5  3'</w:t>
            </w:r>
          </w:p>
          <w:p w14:paraId="65BD1CAC" w14:textId="77777777" w:rsidR="009A3B0E" w:rsidRDefault="009A3B0E" w:rsidP="009A3B0E">
            <w:pPr>
              <w:pStyle w:val="BodyText"/>
            </w:pPr>
            <w:r>
              <w:t xml:space="preserve">    '-7 -7 -3  1 -3  7'</w:t>
            </w:r>
          </w:p>
          <w:p w14:paraId="2301DB29" w14:textId="77777777" w:rsidR="009A3B0E" w:rsidRDefault="009A3B0E" w:rsidP="009A3B0E">
            <w:pPr>
              <w:pStyle w:val="BodyText"/>
            </w:pPr>
            <w:r>
              <w:t xml:space="preserve">    '-7 -3 -7 -3 -5  5'</w:t>
            </w:r>
          </w:p>
          <w:p w14:paraId="19418438" w14:textId="77777777" w:rsidR="009A3B0E" w:rsidRDefault="009A3B0E" w:rsidP="009A3B0E">
            <w:pPr>
              <w:pStyle w:val="BodyText"/>
            </w:pPr>
            <w:r>
              <w:t xml:space="preserve">    '-7 -5  3 -1  5 -5'</w:t>
            </w:r>
          </w:p>
          <w:p w14:paraId="017A2766" w14:textId="77777777" w:rsidR="009A3B0E" w:rsidRDefault="009A3B0E" w:rsidP="009A3B0E">
            <w:pPr>
              <w:pStyle w:val="BodyText"/>
            </w:pPr>
            <w:r>
              <w:t xml:space="preserve">    '-7 -3 -7 -1  3  1'</w:t>
            </w:r>
          </w:p>
          <w:p w14:paraId="4646195E" w14:textId="77777777" w:rsidR="009A3B0E" w:rsidRDefault="009A3B0E" w:rsidP="009A3B0E">
            <w:pPr>
              <w:pStyle w:val="BodyText"/>
            </w:pPr>
            <w:r>
              <w:t xml:space="preserve">    '-7 -3  3 -1  3 -5'</w:t>
            </w:r>
          </w:p>
          <w:p w14:paraId="0A481687" w14:textId="77777777" w:rsidR="009A3B0E" w:rsidRDefault="009A3B0E" w:rsidP="009A3B0E">
            <w:pPr>
              <w:pStyle w:val="BodyText"/>
            </w:pPr>
            <w:r>
              <w:t xml:space="preserve">    '-7 -5  1 -5  5  3'</w:t>
            </w:r>
          </w:p>
          <w:p w14:paraId="0A94DCCA" w14:textId="77777777" w:rsidR="009A3B0E" w:rsidRDefault="009A3B0E" w:rsidP="009A3B0E">
            <w:pPr>
              <w:pStyle w:val="BodyText"/>
            </w:pPr>
            <w:r>
              <w:t xml:space="preserve">    '-7 -5  5 -1 -3  1'</w:t>
            </w:r>
          </w:p>
          <w:p w14:paraId="0BE6D726" w14:textId="77777777" w:rsidR="009A3B0E" w:rsidRDefault="009A3B0E" w:rsidP="009A3B0E">
            <w:pPr>
              <w:pStyle w:val="BodyText"/>
            </w:pPr>
            <w:r>
              <w:t xml:space="preserve">    '-7 -5 -7  3 -3  3'</w:t>
            </w:r>
          </w:p>
          <w:p w14:paraId="31D89543" w14:textId="77777777" w:rsidR="009A3B0E" w:rsidRDefault="009A3B0E" w:rsidP="009A3B0E">
            <w:pPr>
              <w:pStyle w:val="BodyText"/>
            </w:pPr>
            <w:r>
              <w:t xml:space="preserve">    '-7 -5  1 -1  5 -1'</w:t>
            </w:r>
          </w:p>
          <w:p w14:paraId="3C18A8C2" w14:textId="5CE2F79E" w:rsidR="00F26A87" w:rsidRDefault="009A3B0E" w:rsidP="009A3B0E">
            <w:pPr>
              <w:pStyle w:val="BodyText"/>
            </w:pPr>
            <w:r>
              <w:t xml:space="preserve">    '-7 -5 -7 -1  5 -1'</w:t>
            </w:r>
          </w:p>
        </w:tc>
      </w:tr>
    </w:tbl>
    <w:p w14:paraId="6D8BA616" w14:textId="77777777" w:rsidR="00F26A87" w:rsidRPr="00E2491F" w:rsidRDefault="00F26A87" w:rsidP="00E2491F"/>
    <w:p w14:paraId="5A2D454E" w14:textId="50AA8174" w:rsidR="00B11071" w:rsidRDefault="00B11071" w:rsidP="00B11071">
      <w:pPr>
        <w:pStyle w:val="Caption"/>
      </w:pPr>
      <w:r>
        <w:lastRenderedPageBreak/>
        <w:t xml:space="preserve"> 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17</w:t>
      </w:r>
      <w:r>
        <w:fldChar w:fldCharType="end"/>
      </w:r>
      <w:r>
        <w:t>. Alternative 3a – Port 0 - Huawei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5DAD56FF" w14:textId="77777777" w:rsidTr="00B11071">
        <w:trPr>
          <w:jc w:val="center"/>
        </w:trPr>
        <w:tc>
          <w:tcPr>
            <w:tcW w:w="737" w:type="dxa"/>
          </w:tcPr>
          <w:p w14:paraId="15C8A6D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4DB64AD8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6562232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0EB4B1D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3FE77CB2" w14:textId="77777777" w:rsidTr="00B11071">
        <w:trPr>
          <w:jc w:val="center"/>
        </w:trPr>
        <w:tc>
          <w:tcPr>
            <w:tcW w:w="737" w:type="dxa"/>
          </w:tcPr>
          <w:p w14:paraId="5DEF6F1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4584E33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160CF75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0A78A57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51705AD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5E599BB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2EB7520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49D2F09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3C64E27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054FE01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6455BB4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47FEB7E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1E3328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5417262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1720C68C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0A52CB8E" w14:textId="7D0E41AE" w:rsidR="00B1437A" w:rsidRDefault="00B1437A" w:rsidP="00B1437A">
            <w:pPr>
              <w:pStyle w:val="BodyText"/>
            </w:pPr>
            <w:r>
              <w:t xml:space="preserve">    '1  3  1  5 -5  7'</w:t>
            </w:r>
          </w:p>
          <w:p w14:paraId="2557C095" w14:textId="77777777" w:rsidR="00B1437A" w:rsidRDefault="00B1437A" w:rsidP="00B1437A">
            <w:pPr>
              <w:pStyle w:val="BodyText"/>
            </w:pPr>
            <w:r>
              <w:t xml:space="preserve">    '1 -5  5  3 -7 -1'</w:t>
            </w:r>
          </w:p>
          <w:p w14:paraId="3283DE3C" w14:textId="77777777" w:rsidR="00B1437A" w:rsidRDefault="00B1437A" w:rsidP="00B1437A">
            <w:pPr>
              <w:pStyle w:val="BodyText"/>
            </w:pPr>
            <w:r>
              <w:t xml:space="preserve">    '1  5  1  5 -1  3'</w:t>
            </w:r>
          </w:p>
          <w:p w14:paraId="07F16FEE" w14:textId="77777777" w:rsidR="00B1437A" w:rsidRDefault="00B1437A" w:rsidP="00B1437A">
            <w:pPr>
              <w:pStyle w:val="BodyText"/>
            </w:pPr>
            <w:r>
              <w:t xml:space="preserve">    '1  7  1 -1 -7 -5'</w:t>
            </w:r>
          </w:p>
          <w:p w14:paraId="545F9F8D" w14:textId="77777777" w:rsidR="00B1437A" w:rsidRDefault="00B1437A" w:rsidP="00B1437A">
            <w:pPr>
              <w:pStyle w:val="BodyText"/>
            </w:pPr>
            <w:r>
              <w:t xml:space="preserve">    '1 -3  1  7  5 -7'</w:t>
            </w:r>
          </w:p>
          <w:p w14:paraId="7378D6DC" w14:textId="77777777" w:rsidR="00B1437A" w:rsidRDefault="00B1437A" w:rsidP="00B1437A">
            <w:pPr>
              <w:pStyle w:val="BodyText"/>
            </w:pPr>
            <w:r>
              <w:t xml:space="preserve">    '1 -3  1  5 -1  3'</w:t>
            </w:r>
          </w:p>
          <w:p w14:paraId="7DD7B2AD" w14:textId="77777777" w:rsidR="00B1437A" w:rsidRDefault="00B1437A" w:rsidP="00B1437A">
            <w:pPr>
              <w:pStyle w:val="BodyText"/>
            </w:pPr>
            <w:r>
              <w:t xml:space="preserve">    '1 -5  1  3 -7  7'</w:t>
            </w:r>
          </w:p>
          <w:p w14:paraId="56EE8152" w14:textId="77777777" w:rsidR="00B1437A" w:rsidRDefault="00B1437A" w:rsidP="00B1437A">
            <w:pPr>
              <w:pStyle w:val="BodyText"/>
            </w:pPr>
            <w:r>
              <w:t xml:space="preserve">    '1  5  1  5  3  7'</w:t>
            </w:r>
          </w:p>
          <w:p w14:paraId="16E404FA" w14:textId="77777777" w:rsidR="00B1437A" w:rsidRDefault="00B1437A" w:rsidP="00B1437A">
            <w:pPr>
              <w:pStyle w:val="BodyText"/>
            </w:pPr>
            <w:r>
              <w:t xml:space="preserve">    '1 -5  1  7 -7  3'</w:t>
            </w:r>
          </w:p>
          <w:p w14:paraId="449FAAA9" w14:textId="77777777" w:rsidR="00B1437A" w:rsidRDefault="00B1437A" w:rsidP="00B1437A">
            <w:pPr>
              <w:pStyle w:val="BodyText"/>
            </w:pPr>
            <w:r>
              <w:t xml:space="preserve">    '1  5  1 -7 -3 -5'</w:t>
            </w:r>
          </w:p>
          <w:p w14:paraId="3C62E5F1" w14:textId="77777777" w:rsidR="00B1437A" w:rsidRDefault="00B1437A" w:rsidP="00B1437A">
            <w:pPr>
              <w:pStyle w:val="BodyText"/>
            </w:pPr>
            <w:r>
              <w:t xml:space="preserve">    '1  7  1 -1 -7 -1'</w:t>
            </w:r>
          </w:p>
          <w:p w14:paraId="391C3282" w14:textId="77777777" w:rsidR="00B1437A" w:rsidRDefault="00B1437A" w:rsidP="00B1437A">
            <w:pPr>
              <w:pStyle w:val="BodyText"/>
            </w:pPr>
            <w:r>
              <w:t xml:space="preserve">    '1  7  1 -5 -3  3'</w:t>
            </w:r>
          </w:p>
          <w:p w14:paraId="09CA648B" w14:textId="77777777" w:rsidR="00B1437A" w:rsidRDefault="00B1437A" w:rsidP="00B1437A">
            <w:pPr>
              <w:pStyle w:val="BodyText"/>
            </w:pPr>
            <w:r>
              <w:t xml:space="preserve">    '1 -3  1 -7  7 -5'</w:t>
            </w:r>
          </w:p>
          <w:p w14:paraId="347FEEA1" w14:textId="77777777" w:rsidR="00B1437A" w:rsidRDefault="00B1437A" w:rsidP="00B1437A">
            <w:pPr>
              <w:pStyle w:val="BodyText"/>
            </w:pPr>
            <w:r>
              <w:t xml:space="preserve">    '1  5  1 -1  3 -3'</w:t>
            </w:r>
          </w:p>
          <w:p w14:paraId="5F6DAACB" w14:textId="2AF270EE" w:rsidR="00B11071" w:rsidRDefault="00B1437A" w:rsidP="00B1437A">
            <w:pPr>
              <w:pStyle w:val="BodyText"/>
            </w:pPr>
            <w:r>
              <w:t xml:space="preserve">    '1  7  1 -5 -7 -1'</w:t>
            </w:r>
          </w:p>
        </w:tc>
        <w:tc>
          <w:tcPr>
            <w:tcW w:w="713" w:type="dxa"/>
          </w:tcPr>
          <w:p w14:paraId="0D3E27F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248F9F4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34DEF06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67B9E91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6231499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17E00A7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08FDE8A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0FD1E57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025DE26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66C4264B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0DFDFC0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63B9FE1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7155B3F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7FE6BF8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524DCCE5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1FCA840E" w14:textId="77777777" w:rsidR="00B1437A" w:rsidRDefault="00B1437A" w:rsidP="00B1437A">
            <w:pPr>
              <w:pStyle w:val="BodyText"/>
            </w:pPr>
            <w:r>
              <w:t xml:space="preserve">    '1  5  1  7 -5 -7'</w:t>
            </w:r>
          </w:p>
          <w:p w14:paraId="3738CAD4" w14:textId="77777777" w:rsidR="00B1437A" w:rsidRDefault="00B1437A" w:rsidP="00B1437A">
            <w:pPr>
              <w:pStyle w:val="BodyText"/>
            </w:pPr>
            <w:r>
              <w:t xml:space="preserve">    '1  7  5 -1 -7 -5'</w:t>
            </w:r>
          </w:p>
          <w:p w14:paraId="18C9F445" w14:textId="77777777" w:rsidR="00B1437A" w:rsidRDefault="00B1437A" w:rsidP="00B1437A">
            <w:pPr>
              <w:pStyle w:val="BodyText"/>
            </w:pPr>
            <w:r>
              <w:t xml:space="preserve">    '1 -5  1 -1  5  7'</w:t>
            </w:r>
          </w:p>
          <w:p w14:paraId="16ACB8F6" w14:textId="77777777" w:rsidR="00B1437A" w:rsidRDefault="00B1437A" w:rsidP="00B1437A">
            <w:pPr>
              <w:pStyle w:val="BodyText"/>
            </w:pPr>
            <w:r>
              <w:t xml:space="preserve">    '1  7  1  3 -3 -5'</w:t>
            </w:r>
          </w:p>
          <w:p w14:paraId="7B406A30" w14:textId="77777777" w:rsidR="00B1437A" w:rsidRDefault="00B1437A" w:rsidP="00B1437A">
            <w:pPr>
              <w:pStyle w:val="BodyText"/>
            </w:pPr>
            <w:r>
              <w:t xml:space="preserve">    '1  5  1  5  3 -3'</w:t>
            </w:r>
          </w:p>
          <w:p w14:paraId="7136B5CF" w14:textId="77777777" w:rsidR="00B1437A" w:rsidRDefault="00B1437A" w:rsidP="00B1437A">
            <w:pPr>
              <w:pStyle w:val="BodyText"/>
            </w:pPr>
            <w:r>
              <w:t xml:space="preserve">    '1  3  1 -5  5 -7'</w:t>
            </w:r>
          </w:p>
          <w:p w14:paraId="5AE9C880" w14:textId="77777777" w:rsidR="00B1437A" w:rsidRDefault="00B1437A" w:rsidP="00B1437A">
            <w:pPr>
              <w:pStyle w:val="BodyText"/>
            </w:pPr>
            <w:r>
              <w:t xml:space="preserve">    '1  5  1  5 -7  3'</w:t>
            </w:r>
          </w:p>
          <w:p w14:paraId="55BDAB8B" w14:textId="77777777" w:rsidR="00B1437A" w:rsidRDefault="00B1437A" w:rsidP="00B1437A">
            <w:pPr>
              <w:pStyle w:val="BodyText"/>
            </w:pPr>
            <w:r>
              <w:t xml:space="preserve">    '1 -1  1 -7 -3  7'</w:t>
            </w:r>
          </w:p>
          <w:p w14:paraId="686AD38D" w14:textId="77777777" w:rsidR="00B1437A" w:rsidRDefault="00B1437A" w:rsidP="00B1437A">
            <w:pPr>
              <w:pStyle w:val="BodyText"/>
            </w:pPr>
            <w:r>
              <w:t xml:space="preserve">    '1 -3  1  5  5  7'</w:t>
            </w:r>
          </w:p>
          <w:p w14:paraId="6542C32E" w14:textId="77777777" w:rsidR="00B1437A" w:rsidRDefault="00B1437A" w:rsidP="00B1437A">
            <w:pPr>
              <w:pStyle w:val="BodyText"/>
            </w:pPr>
            <w:r>
              <w:t xml:space="preserve">    '1 -5  1  7  5 -1'</w:t>
            </w:r>
          </w:p>
          <w:p w14:paraId="4D469852" w14:textId="77777777" w:rsidR="00B1437A" w:rsidRDefault="00B1437A" w:rsidP="00B1437A">
            <w:pPr>
              <w:pStyle w:val="BodyText"/>
            </w:pPr>
            <w:r>
              <w:t xml:space="preserve">    '1 -3  5 -7 -5  7'</w:t>
            </w:r>
          </w:p>
          <w:p w14:paraId="284E6F1C" w14:textId="77777777" w:rsidR="00B1437A" w:rsidRDefault="00B1437A" w:rsidP="00B1437A">
            <w:pPr>
              <w:pStyle w:val="BodyText"/>
            </w:pPr>
            <w:r>
              <w:t xml:space="preserve">    '1 -3  1 -1  3  7'</w:t>
            </w:r>
          </w:p>
          <w:p w14:paraId="64095F89" w14:textId="77777777" w:rsidR="00B1437A" w:rsidRDefault="00B1437A" w:rsidP="00B1437A">
            <w:pPr>
              <w:pStyle w:val="BodyText"/>
            </w:pPr>
            <w:r>
              <w:t xml:space="preserve">    '1 -7  5 -1 -5 -3'</w:t>
            </w:r>
          </w:p>
          <w:p w14:paraId="56A2E6DB" w14:textId="77777777" w:rsidR="00B1437A" w:rsidRDefault="00B1437A" w:rsidP="00B1437A">
            <w:pPr>
              <w:pStyle w:val="BodyText"/>
            </w:pPr>
            <w:r>
              <w:t xml:space="preserve">    '1  5  1 -5 -1  3'</w:t>
            </w:r>
          </w:p>
          <w:p w14:paraId="0DBA51F9" w14:textId="427F4277" w:rsidR="00B11071" w:rsidRDefault="00B1437A" w:rsidP="00B1437A">
            <w:pPr>
              <w:pStyle w:val="BodyText"/>
            </w:pPr>
            <w:r>
              <w:t xml:space="preserve">    '1  5  1  5 -7  7'</w:t>
            </w:r>
          </w:p>
        </w:tc>
      </w:tr>
    </w:tbl>
    <w:p w14:paraId="64F6477E" w14:textId="77777777" w:rsidR="007C0686" w:rsidRDefault="007C0686" w:rsidP="00B11071">
      <w:pPr>
        <w:pStyle w:val="Caption"/>
      </w:pPr>
    </w:p>
    <w:p w14:paraId="020F2261" w14:textId="383512C3" w:rsidR="00B11071" w:rsidRDefault="00B11071" w:rsidP="00B1107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18</w:t>
      </w:r>
      <w:r>
        <w:fldChar w:fldCharType="end"/>
      </w:r>
      <w:r>
        <w:t xml:space="preserve">. Alternative 3a </w:t>
      </w:r>
      <w:r w:rsidR="002A075A">
        <w:t>–</w:t>
      </w:r>
      <w:r>
        <w:t xml:space="preserve"> </w:t>
      </w:r>
      <w:r w:rsidR="002A075A">
        <w:t>Port 2 - Huawei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7230CA6B" w14:textId="77777777" w:rsidTr="00B11071">
        <w:trPr>
          <w:jc w:val="center"/>
        </w:trPr>
        <w:tc>
          <w:tcPr>
            <w:tcW w:w="737" w:type="dxa"/>
          </w:tcPr>
          <w:p w14:paraId="19A68EC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25C009DD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53473C2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6EDB67FA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66376332" w14:textId="77777777" w:rsidTr="00B11071">
        <w:trPr>
          <w:jc w:val="center"/>
        </w:trPr>
        <w:tc>
          <w:tcPr>
            <w:tcW w:w="737" w:type="dxa"/>
          </w:tcPr>
          <w:p w14:paraId="54D25A9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24EA261A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5C485B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1F4AA84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0E25993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5374618C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32CF0E0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4C59F80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328D54C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72FA122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7E978DC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1725FD7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27792AFA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6E72788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3885FC3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2037EAB8" w14:textId="27A8EA72" w:rsidR="00697B44" w:rsidRDefault="00697B44" w:rsidP="00697B44">
            <w:pPr>
              <w:pStyle w:val="BodyText"/>
            </w:pPr>
            <w:r>
              <w:t xml:space="preserve">    '1  7  3 -1  5  5'</w:t>
            </w:r>
          </w:p>
          <w:p w14:paraId="1C345835" w14:textId="77777777" w:rsidR="00697B44" w:rsidRDefault="00697B44" w:rsidP="00697B44">
            <w:pPr>
              <w:pStyle w:val="BodyText"/>
            </w:pPr>
            <w:r>
              <w:t xml:space="preserve">    '1  7  7 -5  1 -3'</w:t>
            </w:r>
          </w:p>
          <w:p w14:paraId="1F28A80C" w14:textId="77777777" w:rsidR="00697B44" w:rsidRDefault="00697B44" w:rsidP="00697B44">
            <w:pPr>
              <w:pStyle w:val="BodyText"/>
            </w:pPr>
            <w:r>
              <w:t xml:space="preserve">    '1  7 -5  1 -3 -5'</w:t>
            </w:r>
          </w:p>
          <w:p w14:paraId="75C39013" w14:textId="77777777" w:rsidR="00697B44" w:rsidRDefault="00697B44" w:rsidP="00697B44">
            <w:pPr>
              <w:pStyle w:val="BodyText"/>
            </w:pPr>
            <w:r>
              <w:t xml:space="preserve">    '1 -5 -5  7  1  5'</w:t>
            </w:r>
          </w:p>
          <w:p w14:paraId="6A7B2030" w14:textId="77777777" w:rsidR="00697B44" w:rsidRDefault="00697B44" w:rsidP="00697B44">
            <w:pPr>
              <w:pStyle w:val="BodyText"/>
            </w:pPr>
            <w:r>
              <w:t xml:space="preserve">    '1 -5 -1 -1  3 -3'</w:t>
            </w:r>
          </w:p>
          <w:p w14:paraId="108EB1E0" w14:textId="77777777" w:rsidR="00697B44" w:rsidRDefault="00697B44" w:rsidP="00697B44">
            <w:pPr>
              <w:pStyle w:val="BodyText"/>
            </w:pPr>
            <w:r>
              <w:t xml:space="preserve">    '1  5  5 -1 -5  5'</w:t>
            </w:r>
          </w:p>
          <w:p w14:paraId="4D4A8915" w14:textId="77777777" w:rsidR="00697B44" w:rsidRDefault="00697B44" w:rsidP="00697B44">
            <w:pPr>
              <w:pStyle w:val="BodyText"/>
            </w:pPr>
            <w:r>
              <w:t xml:space="preserve">    '1  7  5  1 -1  5'</w:t>
            </w:r>
          </w:p>
          <w:p w14:paraId="3F79D900" w14:textId="77777777" w:rsidR="00697B44" w:rsidRDefault="00697B44" w:rsidP="00697B44">
            <w:pPr>
              <w:pStyle w:val="BodyText"/>
            </w:pPr>
            <w:r>
              <w:t xml:space="preserve">    '1 -5 -3  1  3 -3'</w:t>
            </w:r>
          </w:p>
          <w:p w14:paraId="40869DD5" w14:textId="77777777" w:rsidR="00697B44" w:rsidRDefault="00697B44" w:rsidP="00697B44">
            <w:pPr>
              <w:pStyle w:val="BodyText"/>
            </w:pPr>
            <w:r>
              <w:t xml:space="preserve">    '1  5 -7 -7  3 -1'</w:t>
            </w:r>
          </w:p>
          <w:p w14:paraId="0761BD23" w14:textId="77777777" w:rsidR="00697B44" w:rsidRDefault="00697B44" w:rsidP="00697B44">
            <w:pPr>
              <w:pStyle w:val="BodyText"/>
            </w:pPr>
            <w:r>
              <w:t xml:space="preserve">    '1  5 -1 -5  5 -7'</w:t>
            </w:r>
          </w:p>
          <w:p w14:paraId="4BA1A980" w14:textId="77777777" w:rsidR="00697B44" w:rsidRDefault="00697B44" w:rsidP="00697B44">
            <w:pPr>
              <w:pStyle w:val="BodyText"/>
            </w:pPr>
            <w:r>
              <w:t xml:space="preserve">    '1 -1  5 -7 -1 -3'</w:t>
            </w:r>
          </w:p>
          <w:p w14:paraId="13F07FC6" w14:textId="77777777" w:rsidR="00697B44" w:rsidRDefault="00697B44" w:rsidP="00697B44">
            <w:pPr>
              <w:pStyle w:val="BodyText"/>
            </w:pPr>
            <w:r>
              <w:t xml:space="preserve">    '1  1  7  3 -1  5'</w:t>
            </w:r>
          </w:p>
          <w:p w14:paraId="0C629477" w14:textId="77777777" w:rsidR="00697B44" w:rsidRDefault="00697B44" w:rsidP="00697B44">
            <w:pPr>
              <w:pStyle w:val="BodyText"/>
            </w:pPr>
            <w:r>
              <w:t xml:space="preserve">    '1 -3 -3  7 -5 -1'</w:t>
            </w:r>
          </w:p>
          <w:p w14:paraId="3CE66249" w14:textId="77777777" w:rsidR="00697B44" w:rsidRDefault="00697B44" w:rsidP="00697B44">
            <w:pPr>
              <w:pStyle w:val="BodyText"/>
            </w:pPr>
            <w:r>
              <w:t xml:space="preserve">    '1  3  5 -7  3 -1'</w:t>
            </w:r>
          </w:p>
          <w:p w14:paraId="07291CCD" w14:textId="1500C73A" w:rsidR="00B11071" w:rsidRDefault="00697B44" w:rsidP="00697B44">
            <w:pPr>
              <w:pStyle w:val="BodyText"/>
            </w:pPr>
            <w:r>
              <w:t xml:space="preserve">    '1  7  3  3 -1  5'</w:t>
            </w:r>
          </w:p>
        </w:tc>
        <w:tc>
          <w:tcPr>
            <w:tcW w:w="713" w:type="dxa"/>
          </w:tcPr>
          <w:p w14:paraId="4F42AA0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4B80D7C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28E2F15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25508C3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1E1FE10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4808116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7891343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758C6BC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2710B19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467A2CD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8175AB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13012A0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2EB623D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1C88B12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4301607D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59E7ADAC" w14:textId="77777777" w:rsidR="00697B44" w:rsidRDefault="00697B44" w:rsidP="00697B44">
            <w:pPr>
              <w:pStyle w:val="BodyText"/>
            </w:pPr>
            <w:r>
              <w:t xml:space="preserve">    '1  1 -5 -1  3 -3'</w:t>
            </w:r>
          </w:p>
          <w:p w14:paraId="27FE82C4" w14:textId="77777777" w:rsidR="00697B44" w:rsidRDefault="00697B44" w:rsidP="00697B44">
            <w:pPr>
              <w:pStyle w:val="BodyText"/>
            </w:pPr>
            <w:r>
              <w:t xml:space="preserve">    '1 -3 -7 -7 -1  3'</w:t>
            </w:r>
          </w:p>
          <w:p w14:paraId="69EB6687" w14:textId="77777777" w:rsidR="00697B44" w:rsidRDefault="00697B44" w:rsidP="00697B44">
            <w:pPr>
              <w:pStyle w:val="BodyText"/>
            </w:pPr>
            <w:r>
              <w:t xml:space="preserve">    '1 -3  3  7 -3 -7'</w:t>
            </w:r>
          </w:p>
          <w:p w14:paraId="06C93445" w14:textId="77777777" w:rsidR="00697B44" w:rsidRDefault="00697B44" w:rsidP="00697B44">
            <w:pPr>
              <w:pStyle w:val="BodyText"/>
            </w:pPr>
            <w:r>
              <w:t xml:space="preserve">    '1  3 -3 -7  3  5'</w:t>
            </w:r>
          </w:p>
          <w:p w14:paraId="6FE6EBC4" w14:textId="77777777" w:rsidR="00697B44" w:rsidRDefault="00697B44" w:rsidP="00697B44">
            <w:pPr>
              <w:pStyle w:val="BodyText"/>
            </w:pPr>
            <w:r>
              <w:t xml:space="preserve">    '1 -3  3  7 -3 -3'</w:t>
            </w:r>
          </w:p>
          <w:p w14:paraId="08EFC0F5" w14:textId="77777777" w:rsidR="00697B44" w:rsidRDefault="00697B44" w:rsidP="00697B44">
            <w:pPr>
              <w:pStyle w:val="BodyText"/>
            </w:pPr>
            <w:r>
              <w:t xml:space="preserve">    '1 -1 -3 -7 -1  3'</w:t>
            </w:r>
          </w:p>
          <w:p w14:paraId="70CA2921" w14:textId="77777777" w:rsidR="00697B44" w:rsidRDefault="00697B44" w:rsidP="00697B44">
            <w:pPr>
              <w:pStyle w:val="BodyText"/>
            </w:pPr>
            <w:r>
              <w:t xml:space="preserve">    '1 -3  3  3  7 -3'</w:t>
            </w:r>
          </w:p>
          <w:p w14:paraId="1698C4B0" w14:textId="77777777" w:rsidR="00697B44" w:rsidRDefault="00697B44" w:rsidP="00697B44">
            <w:pPr>
              <w:pStyle w:val="BodyText"/>
            </w:pPr>
            <w:r>
              <w:t xml:space="preserve">    '1 -5 -1  3 -3 -3'</w:t>
            </w:r>
          </w:p>
          <w:p w14:paraId="7DBE446A" w14:textId="77777777" w:rsidR="00697B44" w:rsidRDefault="00697B44" w:rsidP="00697B44">
            <w:pPr>
              <w:pStyle w:val="BodyText"/>
            </w:pPr>
            <w:r>
              <w:t xml:space="preserve">    '1  1  5 -1 -5  5'</w:t>
            </w:r>
          </w:p>
          <w:p w14:paraId="0753845B" w14:textId="77777777" w:rsidR="00697B44" w:rsidRDefault="00697B44" w:rsidP="00697B44">
            <w:pPr>
              <w:pStyle w:val="BodyText"/>
            </w:pPr>
            <w:r>
              <w:t xml:space="preserve">    '1 -3  7 -7 -5 -1'</w:t>
            </w:r>
          </w:p>
          <w:p w14:paraId="2A0955A0" w14:textId="77777777" w:rsidR="00697B44" w:rsidRDefault="00697B44" w:rsidP="00697B44">
            <w:pPr>
              <w:pStyle w:val="BodyText"/>
            </w:pPr>
            <w:r>
              <w:t xml:space="preserve">    '1  7 -5  1  1 -3'</w:t>
            </w:r>
          </w:p>
          <w:p w14:paraId="4326A84D" w14:textId="77777777" w:rsidR="00697B44" w:rsidRDefault="00697B44" w:rsidP="00697B44">
            <w:pPr>
              <w:pStyle w:val="BodyText"/>
            </w:pPr>
            <w:r>
              <w:t xml:space="preserve">    '1  1 -5  7  1  5'</w:t>
            </w:r>
          </w:p>
          <w:p w14:paraId="3D136F42" w14:textId="77777777" w:rsidR="00697B44" w:rsidRDefault="00697B44" w:rsidP="00697B44">
            <w:pPr>
              <w:pStyle w:val="BodyText"/>
            </w:pPr>
            <w:r>
              <w:t xml:space="preserve">    '1  5 -1 -5  5  5'</w:t>
            </w:r>
          </w:p>
          <w:p w14:paraId="2DA01649" w14:textId="77777777" w:rsidR="00697B44" w:rsidRDefault="00697B44" w:rsidP="00697B44">
            <w:pPr>
              <w:pStyle w:val="BodyText"/>
            </w:pPr>
            <w:r>
              <w:t xml:space="preserve">    '1 -3  7 -5 -1 -7'</w:t>
            </w:r>
          </w:p>
          <w:p w14:paraId="26DF7926" w14:textId="7183CA27" w:rsidR="00B11071" w:rsidRDefault="00697B44" w:rsidP="00697B44">
            <w:pPr>
              <w:pStyle w:val="BodyText"/>
            </w:pPr>
            <w:r>
              <w:t xml:space="preserve">    '1  5  5 -5  7  3'</w:t>
            </w:r>
          </w:p>
        </w:tc>
      </w:tr>
    </w:tbl>
    <w:p w14:paraId="22C3301B" w14:textId="77777777" w:rsidR="007A5089" w:rsidRDefault="007A5089" w:rsidP="00B11071">
      <w:pPr>
        <w:pStyle w:val="Caption"/>
      </w:pPr>
    </w:p>
    <w:p w14:paraId="7B64D064" w14:textId="671D9196" w:rsidR="00B11071" w:rsidRDefault="00B11071" w:rsidP="00B11071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19</w:t>
      </w:r>
      <w:r>
        <w:fldChar w:fldCharType="end"/>
      </w:r>
      <w:r>
        <w:t xml:space="preserve">. Alternative </w:t>
      </w:r>
      <w:r w:rsidR="002A075A">
        <w:t>3b</w:t>
      </w:r>
      <w:r>
        <w:t xml:space="preserve"> – </w:t>
      </w:r>
      <w:r w:rsidR="002A075A">
        <w:t>Port 0 - Huawei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64EC7F70" w14:textId="77777777" w:rsidTr="00B11071">
        <w:trPr>
          <w:jc w:val="center"/>
        </w:trPr>
        <w:tc>
          <w:tcPr>
            <w:tcW w:w="737" w:type="dxa"/>
          </w:tcPr>
          <w:p w14:paraId="659B872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1A9C1878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7163636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CE9158D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082A8656" w14:textId="77777777" w:rsidTr="00B11071">
        <w:trPr>
          <w:jc w:val="center"/>
        </w:trPr>
        <w:tc>
          <w:tcPr>
            <w:tcW w:w="737" w:type="dxa"/>
          </w:tcPr>
          <w:p w14:paraId="5FE1D4E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75B0E33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1E091A7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5E48C8F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2952194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4DA15E9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42B6828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6EB9327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51D170B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6ADD2D8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4227D40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0CFEF26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2BA73B8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49A3948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23856A1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1CCEBA95" w14:textId="77777777" w:rsidR="003D34F5" w:rsidRDefault="003D34F5" w:rsidP="003D34F5">
            <w:pPr>
              <w:pStyle w:val="BodyText"/>
            </w:pPr>
            <w:r>
              <w:t xml:space="preserve">  '1  3  1  5 -5  7'</w:t>
            </w:r>
          </w:p>
          <w:p w14:paraId="41D8B10F" w14:textId="77777777" w:rsidR="003D34F5" w:rsidRDefault="003D34F5" w:rsidP="003D34F5">
            <w:pPr>
              <w:pStyle w:val="BodyText"/>
            </w:pPr>
            <w:r>
              <w:t xml:space="preserve">    '1 -5  5  3 -7 -1'</w:t>
            </w:r>
          </w:p>
          <w:p w14:paraId="310D5881" w14:textId="77777777" w:rsidR="003D34F5" w:rsidRDefault="003D34F5" w:rsidP="003D34F5">
            <w:pPr>
              <w:pStyle w:val="BodyText"/>
            </w:pPr>
            <w:r>
              <w:t xml:space="preserve">    '1  5  1  5 -1  3'</w:t>
            </w:r>
          </w:p>
          <w:p w14:paraId="68090E59" w14:textId="77777777" w:rsidR="003D34F5" w:rsidRDefault="003D34F5" w:rsidP="003D34F5">
            <w:pPr>
              <w:pStyle w:val="BodyText"/>
            </w:pPr>
            <w:r>
              <w:t xml:space="preserve">    '1  7  1 -1 -7 -5'</w:t>
            </w:r>
          </w:p>
          <w:p w14:paraId="3E786318" w14:textId="77777777" w:rsidR="003D34F5" w:rsidRDefault="003D34F5" w:rsidP="003D34F5">
            <w:pPr>
              <w:pStyle w:val="BodyText"/>
            </w:pPr>
            <w:r>
              <w:t xml:space="preserve">    '1 -3  1  7  5 -7'</w:t>
            </w:r>
          </w:p>
          <w:p w14:paraId="2B7E65BD" w14:textId="77777777" w:rsidR="003D34F5" w:rsidRDefault="003D34F5" w:rsidP="003D34F5">
            <w:pPr>
              <w:pStyle w:val="BodyText"/>
            </w:pPr>
            <w:r>
              <w:t xml:space="preserve">    '1 -3  1  5 -1  3'</w:t>
            </w:r>
          </w:p>
          <w:p w14:paraId="2B11CB38" w14:textId="77777777" w:rsidR="003D34F5" w:rsidRDefault="003D34F5" w:rsidP="003D34F5">
            <w:pPr>
              <w:pStyle w:val="BodyText"/>
            </w:pPr>
            <w:r>
              <w:t xml:space="preserve">    '1 -5  1  3 -7  7'</w:t>
            </w:r>
          </w:p>
          <w:p w14:paraId="64ADE8BA" w14:textId="77777777" w:rsidR="003D34F5" w:rsidRDefault="003D34F5" w:rsidP="003D34F5">
            <w:pPr>
              <w:pStyle w:val="BodyText"/>
            </w:pPr>
            <w:r>
              <w:t xml:space="preserve">    '1  5  1  5  3  7'</w:t>
            </w:r>
          </w:p>
          <w:p w14:paraId="7EC6090C" w14:textId="77777777" w:rsidR="003D34F5" w:rsidRDefault="003D34F5" w:rsidP="003D34F5">
            <w:pPr>
              <w:pStyle w:val="BodyText"/>
            </w:pPr>
            <w:r>
              <w:t xml:space="preserve">    '1 -5  1  7 -7  3'</w:t>
            </w:r>
          </w:p>
          <w:p w14:paraId="0E561DA1" w14:textId="77777777" w:rsidR="003D34F5" w:rsidRDefault="003D34F5" w:rsidP="003D34F5">
            <w:pPr>
              <w:pStyle w:val="BodyText"/>
            </w:pPr>
            <w:r>
              <w:t xml:space="preserve">    '1  5  1 -7 -3 -5'</w:t>
            </w:r>
          </w:p>
          <w:p w14:paraId="18BB5E2A" w14:textId="77777777" w:rsidR="003D34F5" w:rsidRDefault="003D34F5" w:rsidP="003D34F5">
            <w:pPr>
              <w:pStyle w:val="BodyText"/>
            </w:pPr>
            <w:r>
              <w:t xml:space="preserve">    '1  7  1 -1 -7 -1'</w:t>
            </w:r>
          </w:p>
          <w:p w14:paraId="67183F55" w14:textId="77777777" w:rsidR="003D34F5" w:rsidRDefault="003D34F5" w:rsidP="003D34F5">
            <w:pPr>
              <w:pStyle w:val="BodyText"/>
            </w:pPr>
            <w:r>
              <w:t xml:space="preserve">    '1  7  1 -5 -3  3'</w:t>
            </w:r>
          </w:p>
          <w:p w14:paraId="2842840F" w14:textId="77777777" w:rsidR="003D34F5" w:rsidRDefault="003D34F5" w:rsidP="003D34F5">
            <w:pPr>
              <w:pStyle w:val="BodyText"/>
            </w:pPr>
            <w:r>
              <w:t xml:space="preserve">    '1 -3  1 -7  7 -5'</w:t>
            </w:r>
          </w:p>
          <w:p w14:paraId="1AD107AC" w14:textId="77777777" w:rsidR="003D34F5" w:rsidRDefault="003D34F5" w:rsidP="003D34F5">
            <w:pPr>
              <w:pStyle w:val="BodyText"/>
            </w:pPr>
            <w:r>
              <w:t xml:space="preserve">    '1  5  1 -1  3 -3'</w:t>
            </w:r>
          </w:p>
          <w:p w14:paraId="5042C70C" w14:textId="485C982D" w:rsidR="00B11071" w:rsidRDefault="003D34F5" w:rsidP="00B11071">
            <w:pPr>
              <w:pStyle w:val="BodyText"/>
            </w:pPr>
            <w:r>
              <w:t xml:space="preserve">    '1  7  1 -5 -7 -1'</w:t>
            </w:r>
          </w:p>
        </w:tc>
        <w:tc>
          <w:tcPr>
            <w:tcW w:w="713" w:type="dxa"/>
          </w:tcPr>
          <w:p w14:paraId="2CDAEC0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659DAC1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CE10A7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105B2B9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14A4B1F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0D4B8C8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265BA576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24E7681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5C9164D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50D588A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2AE9647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56C0CAC1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3D2F228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544D969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3F984753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51718745" w14:textId="77777777" w:rsidR="003D34F5" w:rsidRDefault="003D34F5" w:rsidP="003D34F5">
            <w:pPr>
              <w:pStyle w:val="BodyText"/>
            </w:pPr>
            <w:r>
              <w:t xml:space="preserve">    '1  5  1  7 -5 -7'</w:t>
            </w:r>
          </w:p>
          <w:p w14:paraId="0B5F4A25" w14:textId="77777777" w:rsidR="003D34F5" w:rsidRDefault="003D34F5" w:rsidP="003D34F5">
            <w:pPr>
              <w:pStyle w:val="BodyText"/>
            </w:pPr>
            <w:r>
              <w:t xml:space="preserve">    '1  7  5 -1 -7 -5'</w:t>
            </w:r>
          </w:p>
          <w:p w14:paraId="61AC2C61" w14:textId="77777777" w:rsidR="003D34F5" w:rsidRDefault="003D34F5" w:rsidP="003D34F5">
            <w:pPr>
              <w:pStyle w:val="BodyText"/>
            </w:pPr>
            <w:r>
              <w:t xml:space="preserve">    '1 -5  1 -1  5  7'</w:t>
            </w:r>
          </w:p>
          <w:p w14:paraId="252F7542" w14:textId="77777777" w:rsidR="003D34F5" w:rsidRDefault="003D34F5" w:rsidP="003D34F5">
            <w:pPr>
              <w:pStyle w:val="BodyText"/>
            </w:pPr>
            <w:r>
              <w:t xml:space="preserve">    '1  7  1  3 -3 -5'</w:t>
            </w:r>
          </w:p>
          <w:p w14:paraId="28B22DA9" w14:textId="77777777" w:rsidR="003D34F5" w:rsidRDefault="003D34F5" w:rsidP="003D34F5">
            <w:pPr>
              <w:pStyle w:val="BodyText"/>
            </w:pPr>
            <w:r>
              <w:t xml:space="preserve">    '1  5  1  5  3 -3'</w:t>
            </w:r>
          </w:p>
          <w:p w14:paraId="568E6736" w14:textId="77777777" w:rsidR="003D34F5" w:rsidRDefault="003D34F5" w:rsidP="003D34F5">
            <w:pPr>
              <w:pStyle w:val="BodyText"/>
            </w:pPr>
            <w:r>
              <w:t xml:space="preserve">    '1  3  1 -5  5 -7'</w:t>
            </w:r>
          </w:p>
          <w:p w14:paraId="301A7303" w14:textId="77777777" w:rsidR="003D34F5" w:rsidRDefault="003D34F5" w:rsidP="003D34F5">
            <w:pPr>
              <w:pStyle w:val="BodyText"/>
            </w:pPr>
            <w:r>
              <w:t xml:space="preserve">    '1  5  1  5 -7  3'</w:t>
            </w:r>
          </w:p>
          <w:p w14:paraId="01BAFF41" w14:textId="77777777" w:rsidR="003D34F5" w:rsidRDefault="003D34F5" w:rsidP="003D34F5">
            <w:pPr>
              <w:pStyle w:val="BodyText"/>
            </w:pPr>
            <w:r>
              <w:t xml:space="preserve">    '1 -1  1 -7 -3  7'</w:t>
            </w:r>
          </w:p>
          <w:p w14:paraId="7DDF06D3" w14:textId="77777777" w:rsidR="003D34F5" w:rsidRDefault="003D34F5" w:rsidP="003D34F5">
            <w:pPr>
              <w:pStyle w:val="BodyText"/>
            </w:pPr>
            <w:r>
              <w:t xml:space="preserve">    '1 -3  1  5  5  7'</w:t>
            </w:r>
          </w:p>
          <w:p w14:paraId="7015BEEB" w14:textId="77777777" w:rsidR="003D34F5" w:rsidRDefault="003D34F5" w:rsidP="003D34F5">
            <w:pPr>
              <w:pStyle w:val="BodyText"/>
            </w:pPr>
            <w:r>
              <w:t xml:space="preserve">    '1 -5  1  7  5 -1'</w:t>
            </w:r>
          </w:p>
          <w:p w14:paraId="0D4A2E4B" w14:textId="77777777" w:rsidR="003D34F5" w:rsidRDefault="003D34F5" w:rsidP="003D34F5">
            <w:pPr>
              <w:pStyle w:val="BodyText"/>
            </w:pPr>
            <w:r>
              <w:t xml:space="preserve">    '1 -3  5 -7 -5  7'</w:t>
            </w:r>
          </w:p>
          <w:p w14:paraId="71DE9C87" w14:textId="77777777" w:rsidR="003D34F5" w:rsidRDefault="003D34F5" w:rsidP="003D34F5">
            <w:pPr>
              <w:pStyle w:val="BodyText"/>
            </w:pPr>
            <w:r>
              <w:t xml:space="preserve">    '1 -3  1 -1  3  7'</w:t>
            </w:r>
          </w:p>
          <w:p w14:paraId="0427EA79" w14:textId="77777777" w:rsidR="003D34F5" w:rsidRDefault="003D34F5" w:rsidP="003D34F5">
            <w:pPr>
              <w:pStyle w:val="BodyText"/>
            </w:pPr>
            <w:r>
              <w:t xml:space="preserve">    '1 -7  5 -1 -5 -3'</w:t>
            </w:r>
          </w:p>
          <w:p w14:paraId="0A5AC827" w14:textId="77777777" w:rsidR="003D34F5" w:rsidRDefault="003D34F5" w:rsidP="003D34F5">
            <w:pPr>
              <w:pStyle w:val="BodyText"/>
            </w:pPr>
            <w:r>
              <w:t xml:space="preserve">    '1  5  1 -5 -1  3'</w:t>
            </w:r>
          </w:p>
          <w:p w14:paraId="4FF514C4" w14:textId="57BD2961" w:rsidR="00B11071" w:rsidRDefault="003D34F5" w:rsidP="003D34F5">
            <w:pPr>
              <w:pStyle w:val="BodyText"/>
            </w:pPr>
            <w:r>
              <w:t xml:space="preserve">    '1  5  1  5 -7  7'</w:t>
            </w:r>
          </w:p>
        </w:tc>
      </w:tr>
    </w:tbl>
    <w:p w14:paraId="224DF9F7" w14:textId="77777777" w:rsidR="007A5089" w:rsidRDefault="007A5089" w:rsidP="00B11071">
      <w:pPr>
        <w:pStyle w:val="Caption"/>
      </w:pPr>
    </w:p>
    <w:p w14:paraId="018AAE07" w14:textId="74672405" w:rsidR="00B11071" w:rsidRDefault="00B11071" w:rsidP="00B1107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20</w:t>
      </w:r>
      <w:r>
        <w:fldChar w:fldCharType="end"/>
      </w:r>
      <w:r>
        <w:t xml:space="preserve">. Alternative </w:t>
      </w:r>
      <w:r w:rsidR="002A075A">
        <w:t>3b</w:t>
      </w:r>
      <w:r>
        <w:t xml:space="preserve"> </w:t>
      </w:r>
      <w:r w:rsidR="002A075A">
        <w:t>–</w:t>
      </w:r>
      <w:r>
        <w:t xml:space="preserve"> </w:t>
      </w:r>
      <w:r w:rsidR="002A075A">
        <w:t>Port 2 - Huawei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166C5825" w14:textId="77777777" w:rsidTr="00B11071">
        <w:trPr>
          <w:jc w:val="center"/>
        </w:trPr>
        <w:tc>
          <w:tcPr>
            <w:tcW w:w="737" w:type="dxa"/>
          </w:tcPr>
          <w:p w14:paraId="4042ED1A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628EDEE1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1E093A4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630D75C8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1CBD01C3" w14:textId="77777777" w:rsidTr="00B11071">
        <w:trPr>
          <w:jc w:val="center"/>
        </w:trPr>
        <w:tc>
          <w:tcPr>
            <w:tcW w:w="737" w:type="dxa"/>
          </w:tcPr>
          <w:p w14:paraId="557E38CA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665583C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79AE81A6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36B0BB43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350CB9DB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4442C91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512982F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409166F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2527DE8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0590E838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2329538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0376622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6FA0FCAF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0E0AC97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4EDF0EA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3783F3C7" w14:textId="77777777" w:rsidR="006E02A2" w:rsidRDefault="006E02A2" w:rsidP="006E02A2">
            <w:pPr>
              <w:pStyle w:val="BodyText"/>
            </w:pPr>
            <w:r>
              <w:t xml:space="preserve">  '1  3  1 -5  5  7'</w:t>
            </w:r>
          </w:p>
          <w:p w14:paraId="5C2BE292" w14:textId="77777777" w:rsidR="006E02A2" w:rsidRDefault="006E02A2" w:rsidP="006E02A2">
            <w:pPr>
              <w:pStyle w:val="BodyText"/>
            </w:pPr>
            <w:r>
              <w:t xml:space="preserve">    '1  3  3  7 -1 -7'</w:t>
            </w:r>
          </w:p>
          <w:p w14:paraId="1A9FED9B" w14:textId="77777777" w:rsidR="006E02A2" w:rsidRDefault="006E02A2" w:rsidP="006E02A2">
            <w:pPr>
              <w:pStyle w:val="BodyText"/>
            </w:pPr>
            <w:r>
              <w:t xml:space="preserve">    '1  7  1 -1 -7 -1'</w:t>
            </w:r>
          </w:p>
          <w:p w14:paraId="046B22BD" w14:textId="77777777" w:rsidR="006E02A2" w:rsidRDefault="006E02A2" w:rsidP="006E02A2">
            <w:pPr>
              <w:pStyle w:val="BodyText"/>
            </w:pPr>
            <w:r>
              <w:t xml:space="preserve">    '1  5  1  5 -1 -3'</w:t>
            </w:r>
          </w:p>
          <w:p w14:paraId="1D204E75" w14:textId="77777777" w:rsidR="006E02A2" w:rsidRDefault="006E02A2" w:rsidP="006E02A2">
            <w:pPr>
              <w:pStyle w:val="BodyText"/>
            </w:pPr>
            <w:r>
              <w:t xml:space="preserve">    '1 -5  3  3  7 -1'</w:t>
            </w:r>
          </w:p>
          <w:p w14:paraId="7B6E8EE7" w14:textId="77777777" w:rsidR="006E02A2" w:rsidRDefault="006E02A2" w:rsidP="006E02A2">
            <w:pPr>
              <w:pStyle w:val="BodyText"/>
            </w:pPr>
            <w:r>
              <w:t xml:space="preserve">    '1  5  3  7 -3 -7'</w:t>
            </w:r>
          </w:p>
          <w:p w14:paraId="5B6D4128" w14:textId="77777777" w:rsidR="006E02A2" w:rsidRDefault="006E02A2" w:rsidP="006E02A2">
            <w:pPr>
              <w:pStyle w:val="BodyText"/>
            </w:pPr>
            <w:r>
              <w:t xml:space="preserve">    '1 -5 -7  3  5 -1'</w:t>
            </w:r>
          </w:p>
          <w:p w14:paraId="09698482" w14:textId="77777777" w:rsidR="006E02A2" w:rsidRDefault="006E02A2" w:rsidP="006E02A2">
            <w:pPr>
              <w:pStyle w:val="BodyText"/>
            </w:pPr>
            <w:r>
              <w:t xml:space="preserve">    '1 -3  1  5 -5 -7'</w:t>
            </w:r>
          </w:p>
          <w:p w14:paraId="300D3510" w14:textId="77777777" w:rsidR="006E02A2" w:rsidRDefault="006E02A2" w:rsidP="006E02A2">
            <w:pPr>
              <w:pStyle w:val="BodyText"/>
            </w:pPr>
            <w:r>
              <w:t xml:space="preserve">    '1 -7  1  1  5 -1'</w:t>
            </w:r>
          </w:p>
          <w:p w14:paraId="05B96562" w14:textId="77777777" w:rsidR="006E02A2" w:rsidRDefault="006E02A2" w:rsidP="006E02A2">
            <w:pPr>
              <w:pStyle w:val="BodyText"/>
            </w:pPr>
            <w:r>
              <w:t xml:space="preserve">    '1 -7  3 -5 -3  1'</w:t>
            </w:r>
          </w:p>
          <w:p w14:paraId="3473076A" w14:textId="77777777" w:rsidR="006E02A2" w:rsidRDefault="006E02A2" w:rsidP="006E02A2">
            <w:pPr>
              <w:pStyle w:val="BodyText"/>
            </w:pPr>
            <w:r>
              <w:t xml:space="preserve">    '1 -1  1 -7  3 -3'</w:t>
            </w:r>
          </w:p>
          <w:p w14:paraId="3BF04ACB" w14:textId="77777777" w:rsidR="006E02A2" w:rsidRDefault="006E02A2" w:rsidP="006E02A2">
            <w:pPr>
              <w:pStyle w:val="BodyText"/>
            </w:pPr>
            <w:r>
              <w:t xml:space="preserve">    '1 -7  3  3 -5 -1'</w:t>
            </w:r>
          </w:p>
          <w:p w14:paraId="0C722D0F" w14:textId="77777777" w:rsidR="006E02A2" w:rsidRDefault="006E02A2" w:rsidP="006E02A2">
            <w:pPr>
              <w:pStyle w:val="BodyText"/>
            </w:pPr>
            <w:r>
              <w:t xml:space="preserve">    '1  5  1 -1  3  7'</w:t>
            </w:r>
          </w:p>
          <w:p w14:paraId="13374DBA" w14:textId="77777777" w:rsidR="006E02A2" w:rsidRDefault="006E02A2" w:rsidP="006E02A2">
            <w:pPr>
              <w:pStyle w:val="BodyText"/>
            </w:pPr>
            <w:r>
              <w:t xml:space="preserve">    '1  5  3 -7  5 -3'</w:t>
            </w:r>
          </w:p>
          <w:p w14:paraId="5E4105C3" w14:textId="71A3CACC" w:rsidR="00B11071" w:rsidRDefault="006E02A2" w:rsidP="006E02A2">
            <w:pPr>
              <w:pStyle w:val="BodyText"/>
            </w:pPr>
            <w:r>
              <w:t xml:space="preserve">    '1 -3  1  3  7  1'</w:t>
            </w:r>
          </w:p>
        </w:tc>
        <w:tc>
          <w:tcPr>
            <w:tcW w:w="713" w:type="dxa"/>
          </w:tcPr>
          <w:p w14:paraId="7F86EA6B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75DC103E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166800A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2EEDD05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745DC8D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4CEE748F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72FA826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0F6A0F0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2CE3B74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6CCBC3C7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6022A63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2C4EC49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64D81145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501B640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45DA1459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33A7F729" w14:textId="77777777" w:rsidR="006E02A2" w:rsidRDefault="006E02A2" w:rsidP="006E02A2">
            <w:pPr>
              <w:pStyle w:val="BodyText"/>
            </w:pPr>
            <w:r>
              <w:t xml:space="preserve">    '1  5  1  5 -7  7'</w:t>
            </w:r>
          </w:p>
          <w:p w14:paraId="4DC1ADE5" w14:textId="77777777" w:rsidR="006E02A2" w:rsidRDefault="006E02A2" w:rsidP="006E02A2">
            <w:pPr>
              <w:pStyle w:val="BodyText"/>
            </w:pPr>
            <w:r>
              <w:t xml:space="preserve">    '1 -5  3  5 -7  1'</w:t>
            </w:r>
          </w:p>
          <w:p w14:paraId="1A390768" w14:textId="77777777" w:rsidR="006E02A2" w:rsidRDefault="006E02A2" w:rsidP="006E02A2">
            <w:pPr>
              <w:pStyle w:val="BodyText"/>
            </w:pPr>
            <w:r>
              <w:t xml:space="preserve">    '1 -3  3  1  5 -7'</w:t>
            </w:r>
          </w:p>
          <w:p w14:paraId="18DDD2C3" w14:textId="77777777" w:rsidR="006E02A2" w:rsidRDefault="006E02A2" w:rsidP="006E02A2">
            <w:pPr>
              <w:pStyle w:val="BodyText"/>
            </w:pPr>
            <w:r>
              <w:t xml:space="preserve">    '1 -3  1 -5 -1  3'</w:t>
            </w:r>
          </w:p>
          <w:p w14:paraId="10EB3C3D" w14:textId="77777777" w:rsidR="006E02A2" w:rsidRDefault="006E02A2" w:rsidP="006E02A2">
            <w:pPr>
              <w:pStyle w:val="BodyText"/>
            </w:pPr>
            <w:r>
              <w:t xml:space="preserve">    '1  5  1 -5 -5 -1'</w:t>
            </w:r>
          </w:p>
          <w:p w14:paraId="2B72A8E2" w14:textId="77777777" w:rsidR="006E02A2" w:rsidRDefault="006E02A2" w:rsidP="006E02A2">
            <w:pPr>
              <w:pStyle w:val="BodyText"/>
            </w:pPr>
            <w:r>
              <w:t xml:space="preserve">    '1 -7  1  1  3 -3'</w:t>
            </w:r>
          </w:p>
          <w:p w14:paraId="68C5ACD5" w14:textId="77777777" w:rsidR="006E02A2" w:rsidRDefault="006E02A2" w:rsidP="006E02A2">
            <w:pPr>
              <w:pStyle w:val="BodyText"/>
            </w:pPr>
            <w:r>
              <w:t xml:space="preserve">    '1 -3  1  3  7  7'</w:t>
            </w:r>
          </w:p>
          <w:p w14:paraId="02845334" w14:textId="77777777" w:rsidR="006E02A2" w:rsidRDefault="006E02A2" w:rsidP="006E02A2">
            <w:pPr>
              <w:pStyle w:val="BodyText"/>
            </w:pPr>
            <w:r>
              <w:t xml:space="preserve">    '1  5  1 -5  1  5'</w:t>
            </w:r>
          </w:p>
          <w:p w14:paraId="2978B3FB" w14:textId="77777777" w:rsidR="006E02A2" w:rsidRDefault="006E02A2" w:rsidP="006E02A2">
            <w:pPr>
              <w:pStyle w:val="BodyText"/>
            </w:pPr>
            <w:r>
              <w:t xml:space="preserve">    '1 -1  1 -5 -3  7'</w:t>
            </w:r>
          </w:p>
          <w:p w14:paraId="169D5F9B" w14:textId="77777777" w:rsidR="006E02A2" w:rsidRDefault="006E02A2" w:rsidP="006E02A2">
            <w:pPr>
              <w:pStyle w:val="BodyText"/>
            </w:pPr>
            <w:r>
              <w:t xml:space="preserve">    '1  7  1 -5 -7 -1'</w:t>
            </w:r>
          </w:p>
          <w:p w14:paraId="2E69895D" w14:textId="77777777" w:rsidR="006E02A2" w:rsidRDefault="006E02A2" w:rsidP="006E02A2">
            <w:pPr>
              <w:pStyle w:val="BodyText"/>
            </w:pPr>
            <w:r>
              <w:t xml:space="preserve">    '1 -7  3  5 -3  1'</w:t>
            </w:r>
          </w:p>
          <w:p w14:paraId="21C77646" w14:textId="77777777" w:rsidR="006E02A2" w:rsidRDefault="006E02A2" w:rsidP="006E02A2">
            <w:pPr>
              <w:pStyle w:val="BodyText"/>
            </w:pPr>
            <w:r>
              <w:t xml:space="preserve">    '1  1  3 -5  5 -7'</w:t>
            </w:r>
          </w:p>
          <w:p w14:paraId="7C112BD3" w14:textId="77777777" w:rsidR="006E02A2" w:rsidRDefault="006E02A2" w:rsidP="006E02A2">
            <w:pPr>
              <w:pStyle w:val="BodyText"/>
            </w:pPr>
            <w:r>
              <w:t xml:space="preserve">    '1  5  1 -7  7 -3'</w:t>
            </w:r>
          </w:p>
          <w:p w14:paraId="39CB3A09" w14:textId="77777777" w:rsidR="006E02A2" w:rsidRDefault="006E02A2" w:rsidP="006E02A2">
            <w:pPr>
              <w:pStyle w:val="BodyText"/>
            </w:pPr>
            <w:r>
              <w:t xml:space="preserve">    '1 -5  3  7  7 -1'</w:t>
            </w:r>
          </w:p>
          <w:p w14:paraId="5A4B7B10" w14:textId="447E32D3" w:rsidR="00B11071" w:rsidRDefault="006E02A2" w:rsidP="006E02A2">
            <w:pPr>
              <w:pStyle w:val="BodyText"/>
            </w:pPr>
            <w:r>
              <w:t xml:space="preserve">    '1 -7  3  5 -3 -3'</w:t>
            </w:r>
          </w:p>
        </w:tc>
      </w:tr>
    </w:tbl>
    <w:p w14:paraId="65FC72A7" w14:textId="77777777" w:rsidR="007A5089" w:rsidRDefault="007A5089" w:rsidP="00B11071">
      <w:pPr>
        <w:pStyle w:val="Caption"/>
      </w:pPr>
    </w:p>
    <w:p w14:paraId="0C19B31E" w14:textId="33DDCFAD" w:rsidR="00B11071" w:rsidRDefault="00B11071" w:rsidP="00B11071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21</w:t>
      </w:r>
      <w:r>
        <w:fldChar w:fldCharType="end"/>
      </w:r>
      <w:r>
        <w:t xml:space="preserve">. Alternative </w:t>
      </w:r>
      <w:r w:rsidR="002A075A">
        <w:t>4a</w:t>
      </w:r>
      <w:r>
        <w:t xml:space="preserve"> – </w:t>
      </w:r>
      <w:proofErr w:type="spellStart"/>
      <w:r w:rsidR="002A075A">
        <w:t>Mediatek</w:t>
      </w:r>
      <w:proofErr w:type="spellEnd"/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B11071" w14:paraId="5A32897F" w14:textId="77777777" w:rsidTr="00B11071">
        <w:trPr>
          <w:jc w:val="center"/>
        </w:trPr>
        <w:tc>
          <w:tcPr>
            <w:tcW w:w="737" w:type="dxa"/>
          </w:tcPr>
          <w:p w14:paraId="50F9409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52EDD23" w14:textId="77777777" w:rsidR="00B11071" w:rsidRPr="001613BD" w:rsidRDefault="00B11071" w:rsidP="00B1107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71E62EC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269C6DF1" w14:textId="77777777" w:rsidR="00B11071" w:rsidRDefault="00B11071" w:rsidP="00B1107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B11071" w14:paraId="417CCC64" w14:textId="77777777" w:rsidTr="00B11071">
        <w:trPr>
          <w:jc w:val="center"/>
        </w:trPr>
        <w:tc>
          <w:tcPr>
            <w:tcW w:w="737" w:type="dxa"/>
          </w:tcPr>
          <w:p w14:paraId="5FD1A9E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096FB17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1CF75AE7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58670664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036D0632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089353CE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1702BCB0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5F0D5DEA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1ED8B9C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7B5B734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7E62A49D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295206DC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4ADDE815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3E1D5661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06879E89" w14:textId="77777777" w:rsidR="00B11071" w:rsidRPr="00871002" w:rsidRDefault="00B11071" w:rsidP="00B1107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50621C68" w14:textId="1745E889" w:rsidR="00A41A35" w:rsidRDefault="00A41A35" w:rsidP="00A41A35">
            <w:pPr>
              <w:pStyle w:val="BodyText"/>
            </w:pPr>
            <w:r>
              <w:t xml:space="preserve">    '1  3  1  7 -3 -7'</w:t>
            </w:r>
          </w:p>
          <w:p w14:paraId="5EE8B339" w14:textId="77777777" w:rsidR="00A41A35" w:rsidRDefault="00A41A35" w:rsidP="00A41A35">
            <w:pPr>
              <w:pStyle w:val="BodyText"/>
            </w:pPr>
            <w:r>
              <w:t xml:space="preserve">    '1  3  1 -5  5 -7'</w:t>
            </w:r>
          </w:p>
          <w:p w14:paraId="20306BB3" w14:textId="77777777" w:rsidR="00A41A35" w:rsidRDefault="00A41A35" w:rsidP="00A41A35">
            <w:pPr>
              <w:pStyle w:val="BodyText"/>
            </w:pPr>
            <w:r>
              <w:t xml:space="preserve">    '1  3 -3  7  5 -7'</w:t>
            </w:r>
          </w:p>
          <w:p w14:paraId="7CA06B45" w14:textId="77777777" w:rsidR="00A41A35" w:rsidRDefault="00A41A35" w:rsidP="00A41A35">
            <w:pPr>
              <w:pStyle w:val="BodyText"/>
            </w:pPr>
            <w:r>
              <w:t xml:space="preserve">    '1  5  3 -3  7 -7'</w:t>
            </w:r>
          </w:p>
          <w:p w14:paraId="31402D94" w14:textId="77777777" w:rsidR="00A41A35" w:rsidRDefault="00A41A35" w:rsidP="00A41A35">
            <w:pPr>
              <w:pStyle w:val="BodyText"/>
            </w:pPr>
            <w:r>
              <w:t xml:space="preserve">    '1  5 -1 -7  7 -7'</w:t>
            </w:r>
          </w:p>
          <w:p w14:paraId="062155D2" w14:textId="77777777" w:rsidR="00A41A35" w:rsidRDefault="00A41A35" w:rsidP="00A41A35">
            <w:pPr>
              <w:pStyle w:val="BodyText"/>
            </w:pPr>
            <w:r>
              <w:t xml:space="preserve">    '1 -3  1 -3  1 -3'</w:t>
            </w:r>
          </w:p>
          <w:p w14:paraId="47E5FE9A" w14:textId="77777777" w:rsidR="00A41A35" w:rsidRDefault="00A41A35" w:rsidP="00A41A35">
            <w:pPr>
              <w:pStyle w:val="BodyText"/>
            </w:pPr>
            <w:r>
              <w:t xml:space="preserve">    '1 -3  3 -7  7 -7'</w:t>
            </w:r>
          </w:p>
          <w:p w14:paraId="5D654551" w14:textId="77777777" w:rsidR="00A41A35" w:rsidRDefault="00A41A35" w:rsidP="00A41A35">
            <w:pPr>
              <w:pStyle w:val="BodyText"/>
            </w:pPr>
            <w:r>
              <w:t xml:space="preserve">    '1 -3 -7 -3  1  5'</w:t>
            </w:r>
          </w:p>
          <w:p w14:paraId="1121196F" w14:textId="77777777" w:rsidR="00A41A35" w:rsidRDefault="00A41A35" w:rsidP="00A41A35">
            <w:pPr>
              <w:pStyle w:val="BodyText"/>
            </w:pPr>
            <w:r>
              <w:t xml:space="preserve">    '1 -3 -7 -3  1 -3'</w:t>
            </w:r>
          </w:p>
          <w:p w14:paraId="3DD9651B" w14:textId="77777777" w:rsidR="00A41A35" w:rsidRDefault="00A41A35" w:rsidP="00A41A35">
            <w:pPr>
              <w:pStyle w:val="BodyText"/>
            </w:pPr>
            <w:r>
              <w:t xml:space="preserve">    '1 -3 -7 -3 -7 -3'</w:t>
            </w:r>
          </w:p>
          <w:p w14:paraId="580895F9" w14:textId="77777777" w:rsidR="00A41A35" w:rsidRDefault="00A41A35" w:rsidP="00A41A35">
            <w:pPr>
              <w:pStyle w:val="BodyText"/>
            </w:pPr>
            <w:r>
              <w:t xml:space="preserve">    '1 -1  1  5 -5  7'</w:t>
            </w:r>
          </w:p>
          <w:p w14:paraId="5C6E5124" w14:textId="77777777" w:rsidR="00A41A35" w:rsidRDefault="00A41A35" w:rsidP="00A41A35">
            <w:pPr>
              <w:pStyle w:val="BodyText"/>
            </w:pPr>
            <w:r>
              <w:t xml:space="preserve">    '1 -1  1 -5  7 -3'</w:t>
            </w:r>
          </w:p>
          <w:p w14:paraId="0F2BAA32" w14:textId="77777777" w:rsidR="00A41A35" w:rsidRDefault="00A41A35" w:rsidP="00A41A35">
            <w:pPr>
              <w:pStyle w:val="BodyText"/>
            </w:pPr>
            <w:r>
              <w:t xml:space="preserve">    '1 -1  3  7  1  5'</w:t>
            </w:r>
          </w:p>
          <w:p w14:paraId="192D0B05" w14:textId="77777777" w:rsidR="00A41A35" w:rsidRDefault="00A41A35" w:rsidP="00A41A35">
            <w:pPr>
              <w:pStyle w:val="BodyText"/>
            </w:pPr>
            <w:r>
              <w:t xml:space="preserve">    '1 -1  3  7  1 -3'</w:t>
            </w:r>
          </w:p>
          <w:p w14:paraId="1BD99256" w14:textId="700C83E6" w:rsidR="00B11071" w:rsidRDefault="00A41A35" w:rsidP="00A41A35">
            <w:pPr>
              <w:pStyle w:val="BodyText"/>
            </w:pPr>
            <w:r>
              <w:t xml:space="preserve">    '1 -1  3  7  3  7'</w:t>
            </w:r>
          </w:p>
        </w:tc>
        <w:tc>
          <w:tcPr>
            <w:tcW w:w="713" w:type="dxa"/>
          </w:tcPr>
          <w:p w14:paraId="04CFB94C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30045A1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3201417B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7539E1B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48947DF2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03B098BD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28E04CC0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3FED1D2B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0684D60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3113E1D3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62CB2B39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2746262A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4932E7C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40F2CB48" w14:textId="77777777" w:rsidR="00B11071" w:rsidRPr="001613BD" w:rsidRDefault="00B11071" w:rsidP="00B1107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3D6D6B03" w14:textId="77777777" w:rsidR="00B11071" w:rsidRPr="001613BD" w:rsidRDefault="00B11071" w:rsidP="00B1107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24130FBC" w14:textId="77777777" w:rsidR="00A41A35" w:rsidRDefault="00A41A35" w:rsidP="00A41A35">
            <w:pPr>
              <w:pStyle w:val="BodyText"/>
            </w:pPr>
            <w:r>
              <w:t xml:space="preserve">    '1 -1  3  7  3 -3'</w:t>
            </w:r>
          </w:p>
          <w:p w14:paraId="0A4F5BB1" w14:textId="77777777" w:rsidR="00A41A35" w:rsidRDefault="00A41A35" w:rsidP="00A41A35">
            <w:pPr>
              <w:pStyle w:val="BodyText"/>
            </w:pPr>
            <w:r>
              <w:t xml:space="preserve">    '1 -1  3  7 -5  7'</w:t>
            </w:r>
          </w:p>
          <w:p w14:paraId="217D5837" w14:textId="77777777" w:rsidR="00A41A35" w:rsidRDefault="00A41A35" w:rsidP="00A41A35">
            <w:pPr>
              <w:pStyle w:val="BodyText"/>
            </w:pPr>
            <w:r>
              <w:t xml:space="preserve">    '1 -1  3 -7  5 -1'</w:t>
            </w:r>
          </w:p>
          <w:p w14:paraId="60ADF152" w14:textId="77777777" w:rsidR="00A41A35" w:rsidRDefault="00A41A35" w:rsidP="00A41A35">
            <w:pPr>
              <w:pStyle w:val="BodyText"/>
            </w:pPr>
            <w:r>
              <w:t xml:space="preserve">    '1 -1  3 -3  1  5'</w:t>
            </w:r>
          </w:p>
          <w:p w14:paraId="0C0FD19A" w14:textId="77777777" w:rsidR="00A41A35" w:rsidRDefault="00A41A35" w:rsidP="00A41A35">
            <w:pPr>
              <w:pStyle w:val="BodyText"/>
            </w:pPr>
            <w:r>
              <w:t xml:space="preserve">    '1 -1  3 -3  1 -3'</w:t>
            </w:r>
          </w:p>
          <w:p w14:paraId="55E8A941" w14:textId="77777777" w:rsidR="00A41A35" w:rsidRDefault="00A41A35" w:rsidP="00A41A35">
            <w:pPr>
              <w:pStyle w:val="BodyText"/>
            </w:pPr>
            <w:r>
              <w:t xml:space="preserve">    '1 -1  3 -3 -7 -3'</w:t>
            </w:r>
          </w:p>
          <w:p w14:paraId="59B2182D" w14:textId="77777777" w:rsidR="00A41A35" w:rsidRDefault="00A41A35" w:rsidP="00A41A35">
            <w:pPr>
              <w:pStyle w:val="BodyText"/>
            </w:pPr>
            <w:r>
              <w:t xml:space="preserve">    '1 -1  3 -1  3  7'</w:t>
            </w:r>
          </w:p>
          <w:p w14:paraId="20564FF7" w14:textId="77777777" w:rsidR="00A41A35" w:rsidRDefault="00A41A35" w:rsidP="00A41A35">
            <w:pPr>
              <w:pStyle w:val="BodyText"/>
            </w:pPr>
            <w:r>
              <w:t xml:space="preserve">    '1 -1  3 -1  3 -3'</w:t>
            </w:r>
          </w:p>
          <w:p w14:paraId="2A467380" w14:textId="77777777" w:rsidR="00A41A35" w:rsidRDefault="00A41A35" w:rsidP="00A41A35">
            <w:pPr>
              <w:pStyle w:val="BodyText"/>
            </w:pPr>
            <w:r>
              <w:t xml:space="preserve">    '1 -1  3 -1 -7 -3'</w:t>
            </w:r>
          </w:p>
          <w:p w14:paraId="6BC9B4E3" w14:textId="77777777" w:rsidR="00A41A35" w:rsidRDefault="00A41A35" w:rsidP="00A41A35">
            <w:pPr>
              <w:pStyle w:val="BodyText"/>
            </w:pPr>
            <w:r>
              <w:t xml:space="preserve">    '1 -1 -7  5 -7 -3'</w:t>
            </w:r>
          </w:p>
          <w:p w14:paraId="342D5BEE" w14:textId="77777777" w:rsidR="00A41A35" w:rsidRDefault="00A41A35" w:rsidP="00A41A35">
            <w:pPr>
              <w:pStyle w:val="BodyText"/>
            </w:pPr>
            <w:r>
              <w:t xml:space="preserve">    '1 -1 -7  5 -5 -1'</w:t>
            </w:r>
          </w:p>
          <w:p w14:paraId="4B2C8FDA" w14:textId="77777777" w:rsidR="00A41A35" w:rsidRDefault="00A41A35" w:rsidP="00A41A35">
            <w:pPr>
              <w:pStyle w:val="BodyText"/>
            </w:pPr>
            <w:r>
              <w:t xml:space="preserve">    '1 -1 -7 -3  1 -3'</w:t>
            </w:r>
          </w:p>
          <w:p w14:paraId="07978899" w14:textId="77777777" w:rsidR="00A41A35" w:rsidRDefault="00A41A35" w:rsidP="00A41A35">
            <w:pPr>
              <w:pStyle w:val="BodyText"/>
            </w:pPr>
            <w:r>
              <w:t xml:space="preserve">    '1 -1 -7 -3 -7 -3'</w:t>
            </w:r>
          </w:p>
          <w:p w14:paraId="5B60065C" w14:textId="77777777" w:rsidR="00A41A35" w:rsidRDefault="00A41A35" w:rsidP="00A41A35">
            <w:pPr>
              <w:pStyle w:val="BodyText"/>
            </w:pPr>
            <w:r>
              <w:t xml:space="preserve">    '1 -1 -5 -1  3 -3'</w:t>
            </w:r>
          </w:p>
          <w:p w14:paraId="29AF3479" w14:textId="0DE0DAC8" w:rsidR="00B11071" w:rsidRDefault="00A41A35" w:rsidP="00A41A35">
            <w:pPr>
              <w:pStyle w:val="BodyText"/>
            </w:pPr>
            <w:r>
              <w:t xml:space="preserve">    '1 -1 -5 -1 -7 -3'</w:t>
            </w:r>
          </w:p>
        </w:tc>
      </w:tr>
    </w:tbl>
    <w:p w14:paraId="1A4B3A57" w14:textId="77777777" w:rsidR="007A5089" w:rsidRDefault="007A5089" w:rsidP="002A075A">
      <w:pPr>
        <w:pStyle w:val="Caption"/>
      </w:pPr>
    </w:p>
    <w:p w14:paraId="2DA8F250" w14:textId="5F74DD10" w:rsidR="002A075A" w:rsidRDefault="002A075A" w:rsidP="002A075A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13C95">
        <w:rPr>
          <w:noProof/>
        </w:rPr>
        <w:t>22</w:t>
      </w:r>
      <w:r>
        <w:fldChar w:fldCharType="end"/>
      </w:r>
      <w:r>
        <w:t xml:space="preserve">. Alternative 4b – </w:t>
      </w:r>
      <w:proofErr w:type="spellStart"/>
      <w:r>
        <w:t>Mediatek</w:t>
      </w:r>
      <w:proofErr w:type="spellEnd"/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2A075A" w14:paraId="28A6ED25" w14:textId="77777777" w:rsidTr="00CF14F4">
        <w:trPr>
          <w:jc w:val="center"/>
        </w:trPr>
        <w:tc>
          <w:tcPr>
            <w:tcW w:w="737" w:type="dxa"/>
          </w:tcPr>
          <w:p w14:paraId="4564C2B3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458E2C7C" w14:textId="77777777" w:rsidR="002A075A" w:rsidRPr="001613BD" w:rsidRDefault="002A075A" w:rsidP="00CF14F4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  <w:tc>
          <w:tcPr>
            <w:tcW w:w="713" w:type="dxa"/>
          </w:tcPr>
          <w:p w14:paraId="7A4D7A9E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0965FCFB" w14:textId="77777777" w:rsidR="002A075A" w:rsidRDefault="002A075A" w:rsidP="00CF14F4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,φ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,…,φ(5)</m:t>
                </m:r>
              </m:oMath>
            </m:oMathPara>
          </w:p>
        </w:tc>
      </w:tr>
      <w:tr w:rsidR="002A075A" w14:paraId="0B5CE1CA" w14:textId="77777777" w:rsidTr="00CF14F4">
        <w:trPr>
          <w:jc w:val="center"/>
        </w:trPr>
        <w:tc>
          <w:tcPr>
            <w:tcW w:w="737" w:type="dxa"/>
          </w:tcPr>
          <w:p w14:paraId="26E4749E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255A9283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1EB37F83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672F88D9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25A1D8E1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4D0A06BB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14B1095B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66C09E3B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068323CA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7000B480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66199493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7E65B1D3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E63F779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7C198E55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7B76479D" w14:textId="77777777" w:rsidR="002A075A" w:rsidRPr="00871002" w:rsidRDefault="002A075A" w:rsidP="00CF14F4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77DAA84D" w14:textId="77777777" w:rsidR="00A41A35" w:rsidRDefault="006E02A2" w:rsidP="00A41A35">
            <w:pPr>
              <w:pStyle w:val="BodyText"/>
            </w:pPr>
            <w:r>
              <w:t xml:space="preserve">  </w:t>
            </w:r>
            <w:r w:rsidR="00A41A35">
              <w:t xml:space="preserve">  '1  3  1  7 -3 -7'</w:t>
            </w:r>
          </w:p>
          <w:p w14:paraId="1A779C98" w14:textId="77777777" w:rsidR="00A41A35" w:rsidRDefault="00A41A35" w:rsidP="00A41A35">
            <w:pPr>
              <w:pStyle w:val="BodyText"/>
            </w:pPr>
            <w:r>
              <w:t xml:space="preserve">    '1  3  1 -5  5 -7'</w:t>
            </w:r>
          </w:p>
          <w:p w14:paraId="79BF2831" w14:textId="77777777" w:rsidR="00A41A35" w:rsidRDefault="00A41A35" w:rsidP="00A41A35">
            <w:pPr>
              <w:pStyle w:val="BodyText"/>
            </w:pPr>
            <w:r>
              <w:t xml:space="preserve">    '1  3 -3  7  5 -7'</w:t>
            </w:r>
          </w:p>
          <w:p w14:paraId="3575C9C0" w14:textId="77777777" w:rsidR="00A41A35" w:rsidRDefault="00A41A35" w:rsidP="00A41A35">
            <w:pPr>
              <w:pStyle w:val="BodyText"/>
            </w:pPr>
            <w:r>
              <w:t xml:space="preserve">    '1  5  3 -3  7 -7'</w:t>
            </w:r>
          </w:p>
          <w:p w14:paraId="02C99E99" w14:textId="77777777" w:rsidR="00A41A35" w:rsidRDefault="00A41A35" w:rsidP="00A41A35">
            <w:pPr>
              <w:pStyle w:val="BodyText"/>
            </w:pPr>
            <w:r>
              <w:t xml:space="preserve">    '1  5 -1 -7  7 -7'</w:t>
            </w:r>
          </w:p>
          <w:p w14:paraId="0BD610E0" w14:textId="77777777" w:rsidR="00A41A35" w:rsidRDefault="00A41A35" w:rsidP="00A41A35">
            <w:pPr>
              <w:pStyle w:val="BodyText"/>
            </w:pPr>
            <w:r>
              <w:t xml:space="preserve">    '1 -3  1 -3  1 -3'</w:t>
            </w:r>
          </w:p>
          <w:p w14:paraId="2E522B2F" w14:textId="77777777" w:rsidR="00A41A35" w:rsidRDefault="00A41A35" w:rsidP="00A41A35">
            <w:pPr>
              <w:pStyle w:val="BodyText"/>
            </w:pPr>
            <w:r>
              <w:t xml:space="preserve">    '1 -3  3 -7  7 -7'</w:t>
            </w:r>
          </w:p>
          <w:p w14:paraId="214F7153" w14:textId="77777777" w:rsidR="00A41A35" w:rsidRDefault="00A41A35" w:rsidP="00A41A35">
            <w:pPr>
              <w:pStyle w:val="BodyText"/>
            </w:pPr>
            <w:r>
              <w:t xml:space="preserve">    '1 -3 -7 -3  1  5'</w:t>
            </w:r>
          </w:p>
          <w:p w14:paraId="7FBB3DC6" w14:textId="77777777" w:rsidR="00A41A35" w:rsidRDefault="00A41A35" w:rsidP="00A41A35">
            <w:pPr>
              <w:pStyle w:val="BodyText"/>
            </w:pPr>
            <w:r>
              <w:t xml:space="preserve">    '1 -3 -7 -3  1 -3'</w:t>
            </w:r>
          </w:p>
          <w:p w14:paraId="4D3DDB77" w14:textId="77777777" w:rsidR="00A41A35" w:rsidRDefault="00A41A35" w:rsidP="00A41A35">
            <w:pPr>
              <w:pStyle w:val="BodyText"/>
            </w:pPr>
            <w:r>
              <w:t xml:space="preserve">    '1 -3 -7 -3 -7 -3'</w:t>
            </w:r>
          </w:p>
          <w:p w14:paraId="59193022" w14:textId="77777777" w:rsidR="00A41A35" w:rsidRDefault="00A41A35" w:rsidP="00A41A35">
            <w:pPr>
              <w:pStyle w:val="BodyText"/>
            </w:pPr>
            <w:r>
              <w:t xml:space="preserve">    '1 -1  1  5 -5  7'</w:t>
            </w:r>
          </w:p>
          <w:p w14:paraId="36586244" w14:textId="77777777" w:rsidR="00A41A35" w:rsidRDefault="00A41A35" w:rsidP="00A41A35">
            <w:pPr>
              <w:pStyle w:val="BodyText"/>
            </w:pPr>
            <w:r>
              <w:t xml:space="preserve">    '1 -1  1 -5  7 -3'</w:t>
            </w:r>
          </w:p>
          <w:p w14:paraId="77BEA357" w14:textId="77777777" w:rsidR="00A41A35" w:rsidRDefault="00A41A35" w:rsidP="00A41A35">
            <w:pPr>
              <w:pStyle w:val="BodyText"/>
            </w:pPr>
            <w:r>
              <w:t xml:space="preserve">    '1 -1  3  7  1  5'</w:t>
            </w:r>
          </w:p>
          <w:p w14:paraId="678D3C3C" w14:textId="77777777" w:rsidR="00A41A35" w:rsidRDefault="00A41A35" w:rsidP="00A41A35">
            <w:pPr>
              <w:pStyle w:val="BodyText"/>
            </w:pPr>
            <w:r>
              <w:t xml:space="preserve">    '1 -1  3  7  1 -3'</w:t>
            </w:r>
          </w:p>
          <w:p w14:paraId="03A6523E" w14:textId="359B5EBB" w:rsidR="002A075A" w:rsidRDefault="00A41A35" w:rsidP="00A41A35">
            <w:pPr>
              <w:pStyle w:val="BodyText"/>
            </w:pPr>
            <w:r>
              <w:t xml:space="preserve">    '1 -1  3  7  3  7'</w:t>
            </w:r>
          </w:p>
        </w:tc>
        <w:tc>
          <w:tcPr>
            <w:tcW w:w="713" w:type="dxa"/>
          </w:tcPr>
          <w:p w14:paraId="1EADBFE9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0AA807A5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B39E8AE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27A04DB4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4BD1BAD9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47F9E31C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588A7F90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544CA1B6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1AE49A43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4EFEB955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1D18C62D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5A776D16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32A0BC6F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5B69C730" w14:textId="77777777" w:rsidR="002A075A" w:rsidRPr="001613BD" w:rsidRDefault="002A075A" w:rsidP="00CF14F4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040B669D" w14:textId="77777777" w:rsidR="002A075A" w:rsidRPr="001613BD" w:rsidRDefault="002A075A" w:rsidP="00CF14F4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248DF79D" w14:textId="77777777" w:rsidR="00A41A35" w:rsidRDefault="00A41A35" w:rsidP="00A41A35">
            <w:pPr>
              <w:pStyle w:val="BodyText"/>
            </w:pPr>
            <w:r>
              <w:t xml:space="preserve">    '1 -1  3  7  3 -3'</w:t>
            </w:r>
          </w:p>
          <w:p w14:paraId="7561070B" w14:textId="77777777" w:rsidR="00A41A35" w:rsidRDefault="00A41A35" w:rsidP="00A41A35">
            <w:pPr>
              <w:pStyle w:val="BodyText"/>
            </w:pPr>
            <w:r>
              <w:t xml:space="preserve">    '1 -1  3  7 -5  7'</w:t>
            </w:r>
          </w:p>
          <w:p w14:paraId="26581600" w14:textId="77777777" w:rsidR="00A41A35" w:rsidRDefault="00A41A35" w:rsidP="00A41A35">
            <w:pPr>
              <w:pStyle w:val="BodyText"/>
            </w:pPr>
            <w:r>
              <w:t xml:space="preserve">    '1 -1  3 -7  5 -1'</w:t>
            </w:r>
          </w:p>
          <w:p w14:paraId="1C50D226" w14:textId="77777777" w:rsidR="00A41A35" w:rsidRDefault="00A41A35" w:rsidP="00A41A35">
            <w:pPr>
              <w:pStyle w:val="BodyText"/>
            </w:pPr>
            <w:r>
              <w:t xml:space="preserve">    '1 -1  3 -3  1  5'</w:t>
            </w:r>
          </w:p>
          <w:p w14:paraId="639AAE9B" w14:textId="77777777" w:rsidR="00A41A35" w:rsidRDefault="00A41A35" w:rsidP="00A41A35">
            <w:pPr>
              <w:pStyle w:val="BodyText"/>
            </w:pPr>
            <w:r>
              <w:t xml:space="preserve">    '1 -1  3 -3  1 -3'</w:t>
            </w:r>
          </w:p>
          <w:p w14:paraId="40294FFE" w14:textId="77777777" w:rsidR="00A41A35" w:rsidRDefault="00A41A35" w:rsidP="00A41A35">
            <w:pPr>
              <w:pStyle w:val="BodyText"/>
            </w:pPr>
            <w:r>
              <w:t xml:space="preserve">    '1 -1  3 -3 -7 -3'</w:t>
            </w:r>
          </w:p>
          <w:p w14:paraId="0BEE9B65" w14:textId="77777777" w:rsidR="00A41A35" w:rsidRDefault="00A41A35" w:rsidP="00A41A35">
            <w:pPr>
              <w:pStyle w:val="BodyText"/>
            </w:pPr>
            <w:r>
              <w:t xml:space="preserve">    '1 -1  3 -1  3  7'</w:t>
            </w:r>
          </w:p>
          <w:p w14:paraId="5BCC162E" w14:textId="77777777" w:rsidR="00A41A35" w:rsidRDefault="00A41A35" w:rsidP="00A41A35">
            <w:pPr>
              <w:pStyle w:val="BodyText"/>
            </w:pPr>
            <w:r>
              <w:t xml:space="preserve">    '1 -1  3 -1  3 -3'</w:t>
            </w:r>
          </w:p>
          <w:p w14:paraId="3F7BCE29" w14:textId="77777777" w:rsidR="00A41A35" w:rsidRDefault="00A41A35" w:rsidP="00A41A35">
            <w:pPr>
              <w:pStyle w:val="BodyText"/>
            </w:pPr>
            <w:r>
              <w:t xml:space="preserve">    '1 -1  3 -1 -7 -3'</w:t>
            </w:r>
          </w:p>
          <w:p w14:paraId="0BA0C082" w14:textId="77777777" w:rsidR="00A41A35" w:rsidRDefault="00A41A35" w:rsidP="00A41A35">
            <w:pPr>
              <w:pStyle w:val="BodyText"/>
            </w:pPr>
            <w:r>
              <w:t xml:space="preserve">    '1 -1 -7  5 -7 -3'</w:t>
            </w:r>
          </w:p>
          <w:p w14:paraId="3105E4E3" w14:textId="77777777" w:rsidR="00A41A35" w:rsidRDefault="00A41A35" w:rsidP="00A41A35">
            <w:pPr>
              <w:pStyle w:val="BodyText"/>
            </w:pPr>
            <w:r>
              <w:t xml:space="preserve">    '1 -1 -7  5 -5 -1'</w:t>
            </w:r>
          </w:p>
          <w:p w14:paraId="4A2AB201" w14:textId="77777777" w:rsidR="00A41A35" w:rsidRDefault="00A41A35" w:rsidP="00A41A35">
            <w:pPr>
              <w:pStyle w:val="BodyText"/>
            </w:pPr>
            <w:r>
              <w:t xml:space="preserve">    '1 -1 -7 -3  1 -3'</w:t>
            </w:r>
          </w:p>
          <w:p w14:paraId="62FBAC86" w14:textId="77777777" w:rsidR="00A41A35" w:rsidRDefault="00A41A35" w:rsidP="00A41A35">
            <w:pPr>
              <w:pStyle w:val="BodyText"/>
            </w:pPr>
            <w:r>
              <w:t xml:space="preserve">    '1 -1 -7 -3 -7 -3'</w:t>
            </w:r>
          </w:p>
          <w:p w14:paraId="6C167A8D" w14:textId="77777777" w:rsidR="00A41A35" w:rsidRDefault="00A41A35" w:rsidP="00A41A35">
            <w:pPr>
              <w:pStyle w:val="BodyText"/>
            </w:pPr>
            <w:r>
              <w:t xml:space="preserve">    '1 -1 -5 -1  3 -3'</w:t>
            </w:r>
          </w:p>
          <w:p w14:paraId="446C5746" w14:textId="0129E4E8" w:rsidR="002A075A" w:rsidRDefault="00A41A35" w:rsidP="00CF14F4">
            <w:pPr>
              <w:pStyle w:val="BodyText"/>
            </w:pPr>
            <w:r>
              <w:t xml:space="preserve">    '1 -1 -5 -1 -7 -3'</w:t>
            </w:r>
          </w:p>
        </w:tc>
      </w:tr>
    </w:tbl>
    <w:p w14:paraId="240EE6E1" w14:textId="77777777" w:rsidR="00B11071" w:rsidRPr="00B11071" w:rsidRDefault="00B11071" w:rsidP="00B11071"/>
    <w:sectPr w:rsidR="00B11071" w:rsidRPr="00B11071" w:rsidSect="00C02A4C">
      <w:headerReference w:type="even" r:id="rId43"/>
      <w:footerReference w:type="default" r:id="rId4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E5764" w14:textId="77777777" w:rsidR="00DC30B8" w:rsidRDefault="00DC30B8">
      <w:r>
        <w:separator/>
      </w:r>
    </w:p>
  </w:endnote>
  <w:endnote w:type="continuationSeparator" w:id="0">
    <w:p w14:paraId="6F494E2A" w14:textId="77777777" w:rsidR="00DC30B8" w:rsidRDefault="00DC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CF14F4" w:rsidRDefault="00CF14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75E95" w14:textId="77777777" w:rsidR="00DC30B8" w:rsidRDefault="00DC30B8">
      <w:r>
        <w:separator/>
      </w:r>
    </w:p>
  </w:footnote>
  <w:footnote w:type="continuationSeparator" w:id="0">
    <w:p w14:paraId="324C694A" w14:textId="77777777" w:rsidR="00DC30B8" w:rsidRDefault="00DC3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CF14F4" w:rsidRDefault="00CF14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4F0014"/>
    <w:multiLevelType w:val="multilevel"/>
    <w:tmpl w:val="7F24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6563A"/>
    <w:multiLevelType w:val="hybridMultilevel"/>
    <w:tmpl w:val="1FA669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81688"/>
    <w:multiLevelType w:val="hybridMultilevel"/>
    <w:tmpl w:val="44A6E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86872"/>
    <w:multiLevelType w:val="hybridMultilevel"/>
    <w:tmpl w:val="3FC6FC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17BF0"/>
    <w:multiLevelType w:val="multilevel"/>
    <w:tmpl w:val="E3B6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574B47"/>
    <w:multiLevelType w:val="hybridMultilevel"/>
    <w:tmpl w:val="3BAA7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71539"/>
    <w:multiLevelType w:val="multilevel"/>
    <w:tmpl w:val="C606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FF3B9C"/>
    <w:multiLevelType w:val="hybridMultilevel"/>
    <w:tmpl w:val="43185C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E0872"/>
    <w:multiLevelType w:val="multilevel"/>
    <w:tmpl w:val="77BC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9299A"/>
    <w:multiLevelType w:val="multilevel"/>
    <w:tmpl w:val="415AA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EE1964"/>
    <w:multiLevelType w:val="hybridMultilevel"/>
    <w:tmpl w:val="59EAE2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4272A"/>
    <w:multiLevelType w:val="hybridMultilevel"/>
    <w:tmpl w:val="4D9C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20"/>
  </w:num>
  <w:num w:numId="10">
    <w:abstractNumId w:val="13"/>
  </w:num>
  <w:num w:numId="11">
    <w:abstractNumId w:val="24"/>
  </w:num>
  <w:num w:numId="12">
    <w:abstractNumId w:val="18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6"/>
  </w:num>
  <w:num w:numId="16">
    <w:abstractNumId w:val="9"/>
  </w:num>
  <w:num w:numId="17">
    <w:abstractNumId w:val="4"/>
  </w:num>
  <w:num w:numId="18">
    <w:abstractNumId w:val="7"/>
  </w:num>
  <w:num w:numId="19">
    <w:abstractNumId w:val="23"/>
  </w:num>
  <w:num w:numId="20">
    <w:abstractNumId w:val="22"/>
  </w:num>
  <w:num w:numId="21">
    <w:abstractNumId w:val="5"/>
  </w:num>
  <w:num w:numId="22">
    <w:abstractNumId w:val="3"/>
  </w:num>
  <w:num w:numId="23">
    <w:abstractNumId w:val="26"/>
  </w:num>
  <w:num w:numId="24">
    <w:abstractNumId w:val="2"/>
  </w:num>
  <w:num w:numId="25">
    <w:abstractNumId w:val="8"/>
  </w:num>
  <w:num w:numId="26">
    <w:abstractNumId w:val="6"/>
  </w:num>
  <w:num w:numId="27">
    <w:abstractNumId w:val="10"/>
  </w:num>
  <w:num w:numId="28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2CD0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0D9C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1A"/>
    <w:rsid w:val="00034521"/>
    <w:rsid w:val="00034C15"/>
    <w:rsid w:val="00035802"/>
    <w:rsid w:val="00036BA1"/>
    <w:rsid w:val="000375C6"/>
    <w:rsid w:val="000400F7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805"/>
    <w:rsid w:val="00052A07"/>
    <w:rsid w:val="000534E3"/>
    <w:rsid w:val="00053D0F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76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B18"/>
    <w:rsid w:val="00086DDC"/>
    <w:rsid w:val="00086F3D"/>
    <w:rsid w:val="0009009F"/>
    <w:rsid w:val="0009024B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432"/>
    <w:rsid w:val="000B4AB9"/>
    <w:rsid w:val="000B557F"/>
    <w:rsid w:val="000B58C3"/>
    <w:rsid w:val="000B61E9"/>
    <w:rsid w:val="000B63DB"/>
    <w:rsid w:val="000B6D5F"/>
    <w:rsid w:val="000B7B60"/>
    <w:rsid w:val="000C0490"/>
    <w:rsid w:val="000C165A"/>
    <w:rsid w:val="000C1AEB"/>
    <w:rsid w:val="000C25AD"/>
    <w:rsid w:val="000C286B"/>
    <w:rsid w:val="000C2CC5"/>
    <w:rsid w:val="000C2E19"/>
    <w:rsid w:val="000C4377"/>
    <w:rsid w:val="000C43CA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3740"/>
    <w:rsid w:val="000D42E8"/>
    <w:rsid w:val="000D4797"/>
    <w:rsid w:val="000D57AD"/>
    <w:rsid w:val="000D60E3"/>
    <w:rsid w:val="000D6B2E"/>
    <w:rsid w:val="000E0527"/>
    <w:rsid w:val="000E06E0"/>
    <w:rsid w:val="000E1E92"/>
    <w:rsid w:val="000E2DC2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2FE5"/>
    <w:rsid w:val="0010429B"/>
    <w:rsid w:val="0010488A"/>
    <w:rsid w:val="00105242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179D6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D57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258"/>
    <w:rsid w:val="001636EC"/>
    <w:rsid w:val="001659C1"/>
    <w:rsid w:val="00165BF7"/>
    <w:rsid w:val="0017041B"/>
    <w:rsid w:val="001723FD"/>
    <w:rsid w:val="0017253E"/>
    <w:rsid w:val="001731F8"/>
    <w:rsid w:val="00173A8E"/>
    <w:rsid w:val="00174111"/>
    <w:rsid w:val="001742B8"/>
    <w:rsid w:val="00174382"/>
    <w:rsid w:val="00175052"/>
    <w:rsid w:val="00175211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5B16"/>
    <w:rsid w:val="00186516"/>
    <w:rsid w:val="00186702"/>
    <w:rsid w:val="00190AC1"/>
    <w:rsid w:val="00190EB0"/>
    <w:rsid w:val="001933C9"/>
    <w:rsid w:val="0019341A"/>
    <w:rsid w:val="001943D2"/>
    <w:rsid w:val="0019508A"/>
    <w:rsid w:val="00196C4D"/>
    <w:rsid w:val="00197DF9"/>
    <w:rsid w:val="001A0FCE"/>
    <w:rsid w:val="001A1987"/>
    <w:rsid w:val="001A2564"/>
    <w:rsid w:val="001A43E7"/>
    <w:rsid w:val="001A563E"/>
    <w:rsid w:val="001A5DB2"/>
    <w:rsid w:val="001A5E55"/>
    <w:rsid w:val="001A6173"/>
    <w:rsid w:val="001A6CBA"/>
    <w:rsid w:val="001B03F3"/>
    <w:rsid w:val="001B0D97"/>
    <w:rsid w:val="001B1CA9"/>
    <w:rsid w:val="001B3648"/>
    <w:rsid w:val="001B4C09"/>
    <w:rsid w:val="001B5A38"/>
    <w:rsid w:val="001B5A5D"/>
    <w:rsid w:val="001B6C05"/>
    <w:rsid w:val="001B7356"/>
    <w:rsid w:val="001B7403"/>
    <w:rsid w:val="001C1CE5"/>
    <w:rsid w:val="001C3D2A"/>
    <w:rsid w:val="001C3FC0"/>
    <w:rsid w:val="001C47BD"/>
    <w:rsid w:val="001C6830"/>
    <w:rsid w:val="001C68DB"/>
    <w:rsid w:val="001C6D57"/>
    <w:rsid w:val="001D0061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1B0"/>
    <w:rsid w:val="001E2560"/>
    <w:rsid w:val="001E3B2B"/>
    <w:rsid w:val="001E3BCD"/>
    <w:rsid w:val="001E5176"/>
    <w:rsid w:val="001E52B0"/>
    <w:rsid w:val="001E58E2"/>
    <w:rsid w:val="001E5E81"/>
    <w:rsid w:val="001E633E"/>
    <w:rsid w:val="001E7AED"/>
    <w:rsid w:val="001F06E2"/>
    <w:rsid w:val="001F07E8"/>
    <w:rsid w:val="001F2DB2"/>
    <w:rsid w:val="001F36BE"/>
    <w:rsid w:val="001F3916"/>
    <w:rsid w:val="001F3985"/>
    <w:rsid w:val="001F4E61"/>
    <w:rsid w:val="001F54C5"/>
    <w:rsid w:val="001F58EC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93B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37B4A"/>
    <w:rsid w:val="00237DD3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225"/>
    <w:rsid w:val="002628A4"/>
    <w:rsid w:val="00262921"/>
    <w:rsid w:val="00262D37"/>
    <w:rsid w:val="00264228"/>
    <w:rsid w:val="00264334"/>
    <w:rsid w:val="002644DE"/>
    <w:rsid w:val="0026473E"/>
    <w:rsid w:val="00265098"/>
    <w:rsid w:val="002650C6"/>
    <w:rsid w:val="0026523C"/>
    <w:rsid w:val="00265BA8"/>
    <w:rsid w:val="00266214"/>
    <w:rsid w:val="00266850"/>
    <w:rsid w:val="00266CB3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17AE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43A"/>
    <w:rsid w:val="00293647"/>
    <w:rsid w:val="00293EE2"/>
    <w:rsid w:val="00294021"/>
    <w:rsid w:val="00296227"/>
    <w:rsid w:val="00296F44"/>
    <w:rsid w:val="0029777D"/>
    <w:rsid w:val="002A055E"/>
    <w:rsid w:val="002A075A"/>
    <w:rsid w:val="002A1D4E"/>
    <w:rsid w:val="002A2869"/>
    <w:rsid w:val="002A3080"/>
    <w:rsid w:val="002A42F1"/>
    <w:rsid w:val="002A4F9F"/>
    <w:rsid w:val="002B0168"/>
    <w:rsid w:val="002B0850"/>
    <w:rsid w:val="002B1794"/>
    <w:rsid w:val="002B1994"/>
    <w:rsid w:val="002B1A1F"/>
    <w:rsid w:val="002B1EFF"/>
    <w:rsid w:val="002B24D6"/>
    <w:rsid w:val="002B26F8"/>
    <w:rsid w:val="002B340A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D7C1C"/>
    <w:rsid w:val="002E093B"/>
    <w:rsid w:val="002E17F2"/>
    <w:rsid w:val="002E4B33"/>
    <w:rsid w:val="002E4DA3"/>
    <w:rsid w:val="002E5B7A"/>
    <w:rsid w:val="002E5BF3"/>
    <w:rsid w:val="002E6401"/>
    <w:rsid w:val="002E72A7"/>
    <w:rsid w:val="002E7CAE"/>
    <w:rsid w:val="002F0C55"/>
    <w:rsid w:val="002F10A6"/>
    <w:rsid w:val="002F111A"/>
    <w:rsid w:val="002F14DE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C95"/>
    <w:rsid w:val="00313FD6"/>
    <w:rsid w:val="003143BD"/>
    <w:rsid w:val="003144ED"/>
    <w:rsid w:val="00314D49"/>
    <w:rsid w:val="00315B12"/>
    <w:rsid w:val="00315BF2"/>
    <w:rsid w:val="00315DCF"/>
    <w:rsid w:val="0031684E"/>
    <w:rsid w:val="00316C9A"/>
    <w:rsid w:val="00317982"/>
    <w:rsid w:val="003203ED"/>
    <w:rsid w:val="003203F9"/>
    <w:rsid w:val="00320EAA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47882"/>
    <w:rsid w:val="003532EF"/>
    <w:rsid w:val="0035361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1FE4"/>
    <w:rsid w:val="00362946"/>
    <w:rsid w:val="00364E64"/>
    <w:rsid w:val="0036680D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12E0"/>
    <w:rsid w:val="00385BF0"/>
    <w:rsid w:val="00386FE5"/>
    <w:rsid w:val="003904DB"/>
    <w:rsid w:val="0039247F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96E"/>
    <w:rsid w:val="003B1AF6"/>
    <w:rsid w:val="003B2549"/>
    <w:rsid w:val="003B25C3"/>
    <w:rsid w:val="003B369F"/>
    <w:rsid w:val="003B36A3"/>
    <w:rsid w:val="003B3B1E"/>
    <w:rsid w:val="003B69E0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8D"/>
    <w:rsid w:val="003D16F3"/>
    <w:rsid w:val="003D2275"/>
    <w:rsid w:val="003D2478"/>
    <w:rsid w:val="003D34F5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B2A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177E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8A3"/>
    <w:rsid w:val="00405B7A"/>
    <w:rsid w:val="00405CA5"/>
    <w:rsid w:val="0040621F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573D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4CE5"/>
    <w:rsid w:val="00427248"/>
    <w:rsid w:val="00430ACB"/>
    <w:rsid w:val="00430E8C"/>
    <w:rsid w:val="00431F2A"/>
    <w:rsid w:val="00432153"/>
    <w:rsid w:val="0043226F"/>
    <w:rsid w:val="004329F3"/>
    <w:rsid w:val="00433A3F"/>
    <w:rsid w:val="00435F56"/>
    <w:rsid w:val="0043620E"/>
    <w:rsid w:val="00436599"/>
    <w:rsid w:val="004370E1"/>
    <w:rsid w:val="004372CE"/>
    <w:rsid w:val="00437447"/>
    <w:rsid w:val="00437BF6"/>
    <w:rsid w:val="0044017F"/>
    <w:rsid w:val="004401A9"/>
    <w:rsid w:val="00441782"/>
    <w:rsid w:val="00441A92"/>
    <w:rsid w:val="00442622"/>
    <w:rsid w:val="00442717"/>
    <w:rsid w:val="00442BC4"/>
    <w:rsid w:val="004435A9"/>
    <w:rsid w:val="00444F56"/>
    <w:rsid w:val="00446488"/>
    <w:rsid w:val="0044660B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D95"/>
    <w:rsid w:val="004628E9"/>
    <w:rsid w:val="00465ABC"/>
    <w:rsid w:val="00465E70"/>
    <w:rsid w:val="004663A6"/>
    <w:rsid w:val="004669E2"/>
    <w:rsid w:val="00466AD6"/>
    <w:rsid w:val="00470C31"/>
    <w:rsid w:val="004714F5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6C2B"/>
    <w:rsid w:val="00477768"/>
    <w:rsid w:val="00477AF2"/>
    <w:rsid w:val="00477B73"/>
    <w:rsid w:val="00481584"/>
    <w:rsid w:val="00481B5C"/>
    <w:rsid w:val="00483C1D"/>
    <w:rsid w:val="00485FFC"/>
    <w:rsid w:val="00490A9C"/>
    <w:rsid w:val="00490E1F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97EE1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7DD"/>
    <w:rsid w:val="004A3BE8"/>
    <w:rsid w:val="004A5269"/>
    <w:rsid w:val="004A5B39"/>
    <w:rsid w:val="004B09EB"/>
    <w:rsid w:val="004B28E2"/>
    <w:rsid w:val="004B306B"/>
    <w:rsid w:val="004B368B"/>
    <w:rsid w:val="004B45BB"/>
    <w:rsid w:val="004B5498"/>
    <w:rsid w:val="004B718B"/>
    <w:rsid w:val="004B7C0C"/>
    <w:rsid w:val="004B7CF3"/>
    <w:rsid w:val="004C36AD"/>
    <w:rsid w:val="004C3898"/>
    <w:rsid w:val="004C445F"/>
    <w:rsid w:val="004C48B1"/>
    <w:rsid w:val="004C626D"/>
    <w:rsid w:val="004C7E3A"/>
    <w:rsid w:val="004D022B"/>
    <w:rsid w:val="004D06EE"/>
    <w:rsid w:val="004D0D10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4F0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51"/>
    <w:rsid w:val="004F4DA3"/>
    <w:rsid w:val="004F53FD"/>
    <w:rsid w:val="004F662B"/>
    <w:rsid w:val="004F6CB9"/>
    <w:rsid w:val="004F728D"/>
    <w:rsid w:val="005015D5"/>
    <w:rsid w:val="00501688"/>
    <w:rsid w:val="00501C20"/>
    <w:rsid w:val="00501C33"/>
    <w:rsid w:val="0050241D"/>
    <w:rsid w:val="00505140"/>
    <w:rsid w:val="0050591F"/>
    <w:rsid w:val="00506557"/>
    <w:rsid w:val="0050677A"/>
    <w:rsid w:val="0050681B"/>
    <w:rsid w:val="0050699C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0F23"/>
    <w:rsid w:val="005219CF"/>
    <w:rsid w:val="00521DF1"/>
    <w:rsid w:val="00522461"/>
    <w:rsid w:val="00522D6A"/>
    <w:rsid w:val="00523B60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3E5B"/>
    <w:rsid w:val="00544FB7"/>
    <w:rsid w:val="0054568B"/>
    <w:rsid w:val="00545A24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697A"/>
    <w:rsid w:val="00557197"/>
    <w:rsid w:val="005607C6"/>
    <w:rsid w:val="0056121F"/>
    <w:rsid w:val="00561B8E"/>
    <w:rsid w:val="00561DAC"/>
    <w:rsid w:val="005621D4"/>
    <w:rsid w:val="00562320"/>
    <w:rsid w:val="00562529"/>
    <w:rsid w:val="005627B2"/>
    <w:rsid w:val="005630FF"/>
    <w:rsid w:val="00563DB8"/>
    <w:rsid w:val="00565404"/>
    <w:rsid w:val="00565A4B"/>
    <w:rsid w:val="00567295"/>
    <w:rsid w:val="00567A68"/>
    <w:rsid w:val="005704AC"/>
    <w:rsid w:val="00571C73"/>
    <w:rsid w:val="00572505"/>
    <w:rsid w:val="005728B1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399"/>
    <w:rsid w:val="00583B33"/>
    <w:rsid w:val="00583C4F"/>
    <w:rsid w:val="00583D71"/>
    <w:rsid w:val="00586D65"/>
    <w:rsid w:val="0058798C"/>
    <w:rsid w:val="00587C89"/>
    <w:rsid w:val="005900FA"/>
    <w:rsid w:val="00591418"/>
    <w:rsid w:val="00592A06"/>
    <w:rsid w:val="00592B54"/>
    <w:rsid w:val="005935A4"/>
    <w:rsid w:val="00593698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5DC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2BCD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3E79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BA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1B7C"/>
    <w:rsid w:val="006024C3"/>
    <w:rsid w:val="0060283C"/>
    <w:rsid w:val="006047FE"/>
    <w:rsid w:val="00604CA9"/>
    <w:rsid w:val="00604F14"/>
    <w:rsid w:val="00605DCA"/>
    <w:rsid w:val="006069F5"/>
    <w:rsid w:val="00607B3F"/>
    <w:rsid w:val="00610252"/>
    <w:rsid w:val="0061060D"/>
    <w:rsid w:val="00610A84"/>
    <w:rsid w:val="00611B83"/>
    <w:rsid w:val="006123CC"/>
    <w:rsid w:val="00613257"/>
    <w:rsid w:val="00614936"/>
    <w:rsid w:val="00614EBF"/>
    <w:rsid w:val="00615D33"/>
    <w:rsid w:val="00615DD1"/>
    <w:rsid w:val="006172A0"/>
    <w:rsid w:val="00617D79"/>
    <w:rsid w:val="00617F7E"/>
    <w:rsid w:val="00620A71"/>
    <w:rsid w:val="00620D80"/>
    <w:rsid w:val="00620FDA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4F2"/>
    <w:rsid w:val="0063284C"/>
    <w:rsid w:val="006333A0"/>
    <w:rsid w:val="006340BC"/>
    <w:rsid w:val="00635C00"/>
    <w:rsid w:val="00635F3B"/>
    <w:rsid w:val="00636398"/>
    <w:rsid w:val="006368D3"/>
    <w:rsid w:val="00636A88"/>
    <w:rsid w:val="006377BC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4680B"/>
    <w:rsid w:val="00647F92"/>
    <w:rsid w:val="00650556"/>
    <w:rsid w:val="00650AB9"/>
    <w:rsid w:val="00651053"/>
    <w:rsid w:val="00651EA5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90E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1D3"/>
    <w:rsid w:val="00670922"/>
    <w:rsid w:val="00670A53"/>
    <w:rsid w:val="00670BE1"/>
    <w:rsid w:val="00671339"/>
    <w:rsid w:val="00671B77"/>
    <w:rsid w:val="0067218F"/>
    <w:rsid w:val="00672D95"/>
    <w:rsid w:val="00673B98"/>
    <w:rsid w:val="006741F2"/>
    <w:rsid w:val="00674CC3"/>
    <w:rsid w:val="00675C72"/>
    <w:rsid w:val="0067602F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3CB2"/>
    <w:rsid w:val="00695126"/>
    <w:rsid w:val="006951A6"/>
    <w:rsid w:val="00695FC2"/>
    <w:rsid w:val="00696949"/>
    <w:rsid w:val="00696DED"/>
    <w:rsid w:val="00697052"/>
    <w:rsid w:val="00697B44"/>
    <w:rsid w:val="006A2028"/>
    <w:rsid w:val="006A2D2B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0160"/>
    <w:rsid w:val="006B0DB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28BC"/>
    <w:rsid w:val="006C4EF3"/>
    <w:rsid w:val="006C5EC9"/>
    <w:rsid w:val="006C6059"/>
    <w:rsid w:val="006C6694"/>
    <w:rsid w:val="006C6DC1"/>
    <w:rsid w:val="006C7522"/>
    <w:rsid w:val="006D0117"/>
    <w:rsid w:val="006D07BD"/>
    <w:rsid w:val="006D21ED"/>
    <w:rsid w:val="006D24C2"/>
    <w:rsid w:val="006D27AF"/>
    <w:rsid w:val="006D3809"/>
    <w:rsid w:val="006D401F"/>
    <w:rsid w:val="006D554A"/>
    <w:rsid w:val="006D63F0"/>
    <w:rsid w:val="006D6699"/>
    <w:rsid w:val="006D6F08"/>
    <w:rsid w:val="006D71ED"/>
    <w:rsid w:val="006E02A2"/>
    <w:rsid w:val="006E062C"/>
    <w:rsid w:val="006E1511"/>
    <w:rsid w:val="006E1514"/>
    <w:rsid w:val="006E170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2EF"/>
    <w:rsid w:val="006E673D"/>
    <w:rsid w:val="006E6F50"/>
    <w:rsid w:val="006E7549"/>
    <w:rsid w:val="006E76A3"/>
    <w:rsid w:val="006E7D3B"/>
    <w:rsid w:val="006F0C95"/>
    <w:rsid w:val="006F1B70"/>
    <w:rsid w:val="006F1D56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707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010"/>
    <w:rsid w:val="00717834"/>
    <w:rsid w:val="00717E83"/>
    <w:rsid w:val="00717FAA"/>
    <w:rsid w:val="007226C6"/>
    <w:rsid w:val="007227B2"/>
    <w:rsid w:val="00724CFB"/>
    <w:rsid w:val="0072649C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0023"/>
    <w:rsid w:val="00751228"/>
    <w:rsid w:val="00751497"/>
    <w:rsid w:val="007521C1"/>
    <w:rsid w:val="00752FB3"/>
    <w:rsid w:val="0075331F"/>
    <w:rsid w:val="00753486"/>
    <w:rsid w:val="00754114"/>
    <w:rsid w:val="007543BC"/>
    <w:rsid w:val="00754743"/>
    <w:rsid w:val="007550B2"/>
    <w:rsid w:val="007571E1"/>
    <w:rsid w:val="007573DE"/>
    <w:rsid w:val="00757707"/>
    <w:rsid w:val="007604B2"/>
    <w:rsid w:val="00760B4A"/>
    <w:rsid w:val="0076150A"/>
    <w:rsid w:val="00761AD5"/>
    <w:rsid w:val="00761B49"/>
    <w:rsid w:val="00761CAE"/>
    <w:rsid w:val="0076299E"/>
    <w:rsid w:val="00763983"/>
    <w:rsid w:val="00764180"/>
    <w:rsid w:val="007647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9B5"/>
    <w:rsid w:val="00776AA2"/>
    <w:rsid w:val="00776EE9"/>
    <w:rsid w:val="00777255"/>
    <w:rsid w:val="007775CC"/>
    <w:rsid w:val="00777D37"/>
    <w:rsid w:val="00777F7A"/>
    <w:rsid w:val="0078111D"/>
    <w:rsid w:val="007814AB"/>
    <w:rsid w:val="0078177E"/>
    <w:rsid w:val="00783001"/>
    <w:rsid w:val="0078304C"/>
    <w:rsid w:val="00783673"/>
    <w:rsid w:val="00783A80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4940"/>
    <w:rsid w:val="00795C92"/>
    <w:rsid w:val="00796231"/>
    <w:rsid w:val="00796317"/>
    <w:rsid w:val="00796573"/>
    <w:rsid w:val="00796B93"/>
    <w:rsid w:val="00796CA9"/>
    <w:rsid w:val="007A1CB3"/>
    <w:rsid w:val="007A273A"/>
    <w:rsid w:val="007A306F"/>
    <w:rsid w:val="007A321A"/>
    <w:rsid w:val="007A3BE5"/>
    <w:rsid w:val="007A43A6"/>
    <w:rsid w:val="007A4693"/>
    <w:rsid w:val="007A5089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7EB"/>
    <w:rsid w:val="007B7D25"/>
    <w:rsid w:val="007B7EC6"/>
    <w:rsid w:val="007C031E"/>
    <w:rsid w:val="007C05DD"/>
    <w:rsid w:val="007C0686"/>
    <w:rsid w:val="007C0D39"/>
    <w:rsid w:val="007C2070"/>
    <w:rsid w:val="007C3D18"/>
    <w:rsid w:val="007C4317"/>
    <w:rsid w:val="007C47AB"/>
    <w:rsid w:val="007C4F96"/>
    <w:rsid w:val="007C5285"/>
    <w:rsid w:val="007C60BF"/>
    <w:rsid w:val="007C6A07"/>
    <w:rsid w:val="007C75A1"/>
    <w:rsid w:val="007C771D"/>
    <w:rsid w:val="007C77A5"/>
    <w:rsid w:val="007D04E5"/>
    <w:rsid w:val="007D09D8"/>
    <w:rsid w:val="007D197C"/>
    <w:rsid w:val="007D4F0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151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87E"/>
    <w:rsid w:val="00806EE7"/>
    <w:rsid w:val="0080717D"/>
    <w:rsid w:val="00807786"/>
    <w:rsid w:val="008079B6"/>
    <w:rsid w:val="00807DD5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5BB5"/>
    <w:rsid w:val="0081655B"/>
    <w:rsid w:val="00817196"/>
    <w:rsid w:val="008209FB"/>
    <w:rsid w:val="008226BC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461"/>
    <w:rsid w:val="00834689"/>
    <w:rsid w:val="00835144"/>
    <w:rsid w:val="00835CCC"/>
    <w:rsid w:val="0083611C"/>
    <w:rsid w:val="008370EA"/>
    <w:rsid w:val="008376AC"/>
    <w:rsid w:val="008403CE"/>
    <w:rsid w:val="00840CDF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3BD"/>
    <w:rsid w:val="00857460"/>
    <w:rsid w:val="00862B39"/>
    <w:rsid w:val="008641C6"/>
    <w:rsid w:val="00865E18"/>
    <w:rsid w:val="0086660E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90B9A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347B"/>
    <w:rsid w:val="008A44B8"/>
    <w:rsid w:val="008A51A8"/>
    <w:rsid w:val="008A54C7"/>
    <w:rsid w:val="008A5789"/>
    <w:rsid w:val="008A5DF5"/>
    <w:rsid w:val="008A609B"/>
    <w:rsid w:val="008A7077"/>
    <w:rsid w:val="008A77D8"/>
    <w:rsid w:val="008B0483"/>
    <w:rsid w:val="008B120C"/>
    <w:rsid w:val="008B22B7"/>
    <w:rsid w:val="008B3400"/>
    <w:rsid w:val="008B3BDF"/>
    <w:rsid w:val="008B40CF"/>
    <w:rsid w:val="008B4AE9"/>
    <w:rsid w:val="008B51A0"/>
    <w:rsid w:val="008B5268"/>
    <w:rsid w:val="008B592A"/>
    <w:rsid w:val="008B5BFB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47D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1DB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270D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47D"/>
    <w:rsid w:val="009208D7"/>
    <w:rsid w:val="00920BF2"/>
    <w:rsid w:val="00921B8B"/>
    <w:rsid w:val="00921CB0"/>
    <w:rsid w:val="00922010"/>
    <w:rsid w:val="00922605"/>
    <w:rsid w:val="00923793"/>
    <w:rsid w:val="00923D9F"/>
    <w:rsid w:val="009241FC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410"/>
    <w:rsid w:val="009368F3"/>
    <w:rsid w:val="00936C4A"/>
    <w:rsid w:val="00936EEB"/>
    <w:rsid w:val="00937589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5B8"/>
    <w:rsid w:val="00950953"/>
    <w:rsid w:val="00950DE7"/>
    <w:rsid w:val="00951FA8"/>
    <w:rsid w:val="00952528"/>
    <w:rsid w:val="00952A24"/>
    <w:rsid w:val="00953920"/>
    <w:rsid w:val="00953D47"/>
    <w:rsid w:val="00954481"/>
    <w:rsid w:val="0095532E"/>
    <w:rsid w:val="00955500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EEB"/>
    <w:rsid w:val="00964FB6"/>
    <w:rsid w:val="00965176"/>
    <w:rsid w:val="0096554B"/>
    <w:rsid w:val="0096584A"/>
    <w:rsid w:val="00966833"/>
    <w:rsid w:val="00966D97"/>
    <w:rsid w:val="00967633"/>
    <w:rsid w:val="00967713"/>
    <w:rsid w:val="009678F4"/>
    <w:rsid w:val="009700F2"/>
    <w:rsid w:val="009701C6"/>
    <w:rsid w:val="00970A38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1AB2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73C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3A5C"/>
    <w:rsid w:val="009A3B0E"/>
    <w:rsid w:val="009A3CCD"/>
    <w:rsid w:val="009A4210"/>
    <w:rsid w:val="009A462D"/>
    <w:rsid w:val="009A4DDD"/>
    <w:rsid w:val="009A5CBA"/>
    <w:rsid w:val="009A6F52"/>
    <w:rsid w:val="009A7113"/>
    <w:rsid w:val="009A7E55"/>
    <w:rsid w:val="009A7F28"/>
    <w:rsid w:val="009B148A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0FCE"/>
    <w:rsid w:val="00A01834"/>
    <w:rsid w:val="00A01C14"/>
    <w:rsid w:val="00A026C2"/>
    <w:rsid w:val="00A031D8"/>
    <w:rsid w:val="00A03E2F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4C3E"/>
    <w:rsid w:val="00A153D5"/>
    <w:rsid w:val="00A15471"/>
    <w:rsid w:val="00A154AB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297"/>
    <w:rsid w:val="00A36782"/>
    <w:rsid w:val="00A417AD"/>
    <w:rsid w:val="00A41A35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ED6"/>
    <w:rsid w:val="00A54F53"/>
    <w:rsid w:val="00A55B8E"/>
    <w:rsid w:val="00A566D4"/>
    <w:rsid w:val="00A57667"/>
    <w:rsid w:val="00A60BCB"/>
    <w:rsid w:val="00A61189"/>
    <w:rsid w:val="00A61499"/>
    <w:rsid w:val="00A61AB6"/>
    <w:rsid w:val="00A6226A"/>
    <w:rsid w:val="00A62A77"/>
    <w:rsid w:val="00A6337B"/>
    <w:rsid w:val="00A63483"/>
    <w:rsid w:val="00A642E7"/>
    <w:rsid w:val="00A657D7"/>
    <w:rsid w:val="00A65A2B"/>
    <w:rsid w:val="00A660AC"/>
    <w:rsid w:val="00A663BE"/>
    <w:rsid w:val="00A67667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3CAF"/>
    <w:rsid w:val="00A85C6C"/>
    <w:rsid w:val="00A85EF6"/>
    <w:rsid w:val="00A90FB2"/>
    <w:rsid w:val="00A92879"/>
    <w:rsid w:val="00A93AE5"/>
    <w:rsid w:val="00A9433C"/>
    <w:rsid w:val="00A9442A"/>
    <w:rsid w:val="00A94F4B"/>
    <w:rsid w:val="00A97B3F"/>
    <w:rsid w:val="00AA016F"/>
    <w:rsid w:val="00AA0313"/>
    <w:rsid w:val="00AA158C"/>
    <w:rsid w:val="00AA1ED6"/>
    <w:rsid w:val="00AA2151"/>
    <w:rsid w:val="00AA2A52"/>
    <w:rsid w:val="00AA342B"/>
    <w:rsid w:val="00AA3D99"/>
    <w:rsid w:val="00AA3F75"/>
    <w:rsid w:val="00AA51D6"/>
    <w:rsid w:val="00AA62C4"/>
    <w:rsid w:val="00AB00BA"/>
    <w:rsid w:val="00AB0392"/>
    <w:rsid w:val="00AB045F"/>
    <w:rsid w:val="00AB0BC8"/>
    <w:rsid w:val="00AB11CA"/>
    <w:rsid w:val="00AB13F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315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455"/>
    <w:rsid w:val="00AE5B8D"/>
    <w:rsid w:val="00AE6B3A"/>
    <w:rsid w:val="00AE70A8"/>
    <w:rsid w:val="00AE7823"/>
    <w:rsid w:val="00AF0198"/>
    <w:rsid w:val="00AF0326"/>
    <w:rsid w:val="00AF08FB"/>
    <w:rsid w:val="00AF1C2D"/>
    <w:rsid w:val="00AF1C5D"/>
    <w:rsid w:val="00AF28C7"/>
    <w:rsid w:val="00AF3F43"/>
    <w:rsid w:val="00AF42D7"/>
    <w:rsid w:val="00AF6F6F"/>
    <w:rsid w:val="00B006FE"/>
    <w:rsid w:val="00B007CB"/>
    <w:rsid w:val="00B01032"/>
    <w:rsid w:val="00B01035"/>
    <w:rsid w:val="00B019B2"/>
    <w:rsid w:val="00B01EA9"/>
    <w:rsid w:val="00B02AA9"/>
    <w:rsid w:val="00B02FA3"/>
    <w:rsid w:val="00B03374"/>
    <w:rsid w:val="00B05084"/>
    <w:rsid w:val="00B056E9"/>
    <w:rsid w:val="00B11071"/>
    <w:rsid w:val="00B1174B"/>
    <w:rsid w:val="00B1437A"/>
    <w:rsid w:val="00B148B7"/>
    <w:rsid w:val="00B15291"/>
    <w:rsid w:val="00B157F9"/>
    <w:rsid w:val="00B15F72"/>
    <w:rsid w:val="00B160A6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6FF"/>
    <w:rsid w:val="00B23F9B"/>
    <w:rsid w:val="00B24231"/>
    <w:rsid w:val="00B2568A"/>
    <w:rsid w:val="00B25ACD"/>
    <w:rsid w:val="00B26CD4"/>
    <w:rsid w:val="00B2763F"/>
    <w:rsid w:val="00B279B0"/>
    <w:rsid w:val="00B27AAC"/>
    <w:rsid w:val="00B30929"/>
    <w:rsid w:val="00B31806"/>
    <w:rsid w:val="00B349C3"/>
    <w:rsid w:val="00B34C01"/>
    <w:rsid w:val="00B353D4"/>
    <w:rsid w:val="00B36A76"/>
    <w:rsid w:val="00B36F5B"/>
    <w:rsid w:val="00B372AA"/>
    <w:rsid w:val="00B3745E"/>
    <w:rsid w:val="00B40445"/>
    <w:rsid w:val="00B40B31"/>
    <w:rsid w:val="00B4139F"/>
    <w:rsid w:val="00B41888"/>
    <w:rsid w:val="00B41F2D"/>
    <w:rsid w:val="00B435A9"/>
    <w:rsid w:val="00B45308"/>
    <w:rsid w:val="00B45A52"/>
    <w:rsid w:val="00B46175"/>
    <w:rsid w:val="00B46291"/>
    <w:rsid w:val="00B511E0"/>
    <w:rsid w:val="00B53E0B"/>
    <w:rsid w:val="00B53F90"/>
    <w:rsid w:val="00B552BF"/>
    <w:rsid w:val="00B56376"/>
    <w:rsid w:val="00B56474"/>
    <w:rsid w:val="00B63DCF"/>
    <w:rsid w:val="00B64BCA"/>
    <w:rsid w:val="00B65120"/>
    <w:rsid w:val="00B6606B"/>
    <w:rsid w:val="00B664C7"/>
    <w:rsid w:val="00B67F1E"/>
    <w:rsid w:val="00B700A7"/>
    <w:rsid w:val="00B739B6"/>
    <w:rsid w:val="00B739F6"/>
    <w:rsid w:val="00B74948"/>
    <w:rsid w:val="00B74C0C"/>
    <w:rsid w:val="00B74C5A"/>
    <w:rsid w:val="00B7508A"/>
    <w:rsid w:val="00B75A51"/>
    <w:rsid w:val="00B75C45"/>
    <w:rsid w:val="00B76054"/>
    <w:rsid w:val="00B761E0"/>
    <w:rsid w:val="00B769D8"/>
    <w:rsid w:val="00B77E1D"/>
    <w:rsid w:val="00B8051E"/>
    <w:rsid w:val="00B81A6C"/>
    <w:rsid w:val="00B81B35"/>
    <w:rsid w:val="00B83B22"/>
    <w:rsid w:val="00B84AC6"/>
    <w:rsid w:val="00B853E1"/>
    <w:rsid w:val="00B857D5"/>
    <w:rsid w:val="00B85DE5"/>
    <w:rsid w:val="00B85E07"/>
    <w:rsid w:val="00B86B28"/>
    <w:rsid w:val="00B86E7D"/>
    <w:rsid w:val="00B8731A"/>
    <w:rsid w:val="00B87C98"/>
    <w:rsid w:val="00B90F73"/>
    <w:rsid w:val="00B91755"/>
    <w:rsid w:val="00B91A6C"/>
    <w:rsid w:val="00B929E5"/>
    <w:rsid w:val="00B929F9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A775A"/>
    <w:rsid w:val="00BA795F"/>
    <w:rsid w:val="00BB0C87"/>
    <w:rsid w:val="00BB2A25"/>
    <w:rsid w:val="00BB3E83"/>
    <w:rsid w:val="00BB51E9"/>
    <w:rsid w:val="00BB792A"/>
    <w:rsid w:val="00BC0613"/>
    <w:rsid w:val="00BC0FDC"/>
    <w:rsid w:val="00BC13AE"/>
    <w:rsid w:val="00BC1627"/>
    <w:rsid w:val="00BC2978"/>
    <w:rsid w:val="00BC3053"/>
    <w:rsid w:val="00BC324D"/>
    <w:rsid w:val="00BC413C"/>
    <w:rsid w:val="00BC41F8"/>
    <w:rsid w:val="00BC4D2E"/>
    <w:rsid w:val="00BC53ED"/>
    <w:rsid w:val="00BD160D"/>
    <w:rsid w:val="00BD305D"/>
    <w:rsid w:val="00BD31C7"/>
    <w:rsid w:val="00BD48AC"/>
    <w:rsid w:val="00BD598E"/>
    <w:rsid w:val="00BD5A79"/>
    <w:rsid w:val="00BD5F1A"/>
    <w:rsid w:val="00BD6758"/>
    <w:rsid w:val="00BD6A57"/>
    <w:rsid w:val="00BD6C50"/>
    <w:rsid w:val="00BD7279"/>
    <w:rsid w:val="00BD7E23"/>
    <w:rsid w:val="00BE01FE"/>
    <w:rsid w:val="00BE1234"/>
    <w:rsid w:val="00BE1316"/>
    <w:rsid w:val="00BE1680"/>
    <w:rsid w:val="00BE1C75"/>
    <w:rsid w:val="00BE2FA6"/>
    <w:rsid w:val="00BE30A2"/>
    <w:rsid w:val="00BE333F"/>
    <w:rsid w:val="00BE3F81"/>
    <w:rsid w:val="00BE4E83"/>
    <w:rsid w:val="00BE5D75"/>
    <w:rsid w:val="00BE6424"/>
    <w:rsid w:val="00BE7406"/>
    <w:rsid w:val="00BE7603"/>
    <w:rsid w:val="00BE7AD3"/>
    <w:rsid w:val="00BF2B9E"/>
    <w:rsid w:val="00BF2E47"/>
    <w:rsid w:val="00BF2F32"/>
    <w:rsid w:val="00BF3206"/>
    <w:rsid w:val="00BF3279"/>
    <w:rsid w:val="00BF4A0B"/>
    <w:rsid w:val="00BF4A7E"/>
    <w:rsid w:val="00BF64ED"/>
    <w:rsid w:val="00BF6ED3"/>
    <w:rsid w:val="00BF74C7"/>
    <w:rsid w:val="00BF7642"/>
    <w:rsid w:val="00BF7D06"/>
    <w:rsid w:val="00C005CB"/>
    <w:rsid w:val="00C0111F"/>
    <w:rsid w:val="00C015F1"/>
    <w:rsid w:val="00C01F33"/>
    <w:rsid w:val="00C02A4C"/>
    <w:rsid w:val="00C02CC6"/>
    <w:rsid w:val="00C040F7"/>
    <w:rsid w:val="00C044AB"/>
    <w:rsid w:val="00C0464E"/>
    <w:rsid w:val="00C04918"/>
    <w:rsid w:val="00C04974"/>
    <w:rsid w:val="00C04E2F"/>
    <w:rsid w:val="00C05706"/>
    <w:rsid w:val="00C05D30"/>
    <w:rsid w:val="00C06295"/>
    <w:rsid w:val="00C06938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5D8F"/>
    <w:rsid w:val="00C16685"/>
    <w:rsid w:val="00C16880"/>
    <w:rsid w:val="00C20C02"/>
    <w:rsid w:val="00C21376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3B33"/>
    <w:rsid w:val="00C33DD3"/>
    <w:rsid w:val="00C3719D"/>
    <w:rsid w:val="00C42BB0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4F7E"/>
    <w:rsid w:val="00C55C18"/>
    <w:rsid w:val="00C57DCD"/>
    <w:rsid w:val="00C60783"/>
    <w:rsid w:val="00C60CBA"/>
    <w:rsid w:val="00C61F41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67CCD"/>
    <w:rsid w:val="00C70697"/>
    <w:rsid w:val="00C719F4"/>
    <w:rsid w:val="00C71F71"/>
    <w:rsid w:val="00C72EF4"/>
    <w:rsid w:val="00C73202"/>
    <w:rsid w:val="00C73FA8"/>
    <w:rsid w:val="00C75D2F"/>
    <w:rsid w:val="00C75E8F"/>
    <w:rsid w:val="00C75F4E"/>
    <w:rsid w:val="00C767A6"/>
    <w:rsid w:val="00C767BE"/>
    <w:rsid w:val="00C76E3C"/>
    <w:rsid w:val="00C80DD7"/>
    <w:rsid w:val="00C81568"/>
    <w:rsid w:val="00C83023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6FA"/>
    <w:rsid w:val="00C933DA"/>
    <w:rsid w:val="00C93ABF"/>
    <w:rsid w:val="00C93C4B"/>
    <w:rsid w:val="00C944AB"/>
    <w:rsid w:val="00C945EE"/>
    <w:rsid w:val="00C94A07"/>
    <w:rsid w:val="00C95B40"/>
    <w:rsid w:val="00C9628D"/>
    <w:rsid w:val="00C962EC"/>
    <w:rsid w:val="00C96407"/>
    <w:rsid w:val="00C973A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322"/>
    <w:rsid w:val="00CA756A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0C6"/>
    <w:rsid w:val="00CE0424"/>
    <w:rsid w:val="00CE106C"/>
    <w:rsid w:val="00CE1CEE"/>
    <w:rsid w:val="00CE33DE"/>
    <w:rsid w:val="00CE540B"/>
    <w:rsid w:val="00CE7561"/>
    <w:rsid w:val="00CE7CC5"/>
    <w:rsid w:val="00CF0299"/>
    <w:rsid w:val="00CF04D0"/>
    <w:rsid w:val="00CF1354"/>
    <w:rsid w:val="00CF13FB"/>
    <w:rsid w:val="00CF14F4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2DC3"/>
    <w:rsid w:val="00D239A7"/>
    <w:rsid w:val="00D23CF9"/>
    <w:rsid w:val="00D23F47"/>
    <w:rsid w:val="00D24C1C"/>
    <w:rsid w:val="00D25A53"/>
    <w:rsid w:val="00D25B71"/>
    <w:rsid w:val="00D27A0B"/>
    <w:rsid w:val="00D30025"/>
    <w:rsid w:val="00D300BA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0DD3"/>
    <w:rsid w:val="00D546FF"/>
    <w:rsid w:val="00D54AA7"/>
    <w:rsid w:val="00D54B16"/>
    <w:rsid w:val="00D556B1"/>
    <w:rsid w:val="00D55860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02C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30E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3BA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1E5"/>
    <w:rsid w:val="00DB4C35"/>
    <w:rsid w:val="00DB4D5B"/>
    <w:rsid w:val="00DB5A1C"/>
    <w:rsid w:val="00DB7696"/>
    <w:rsid w:val="00DB7AF6"/>
    <w:rsid w:val="00DC05B0"/>
    <w:rsid w:val="00DC0722"/>
    <w:rsid w:val="00DC1EBB"/>
    <w:rsid w:val="00DC20F4"/>
    <w:rsid w:val="00DC2D36"/>
    <w:rsid w:val="00DC30B8"/>
    <w:rsid w:val="00DC327B"/>
    <w:rsid w:val="00DC357A"/>
    <w:rsid w:val="00DC394D"/>
    <w:rsid w:val="00DC48BD"/>
    <w:rsid w:val="00DC4AE6"/>
    <w:rsid w:val="00DC53CC"/>
    <w:rsid w:val="00DC53EF"/>
    <w:rsid w:val="00DC6C3C"/>
    <w:rsid w:val="00DD0CB7"/>
    <w:rsid w:val="00DD1FD5"/>
    <w:rsid w:val="00DD42D8"/>
    <w:rsid w:val="00DD45DD"/>
    <w:rsid w:val="00DE2047"/>
    <w:rsid w:val="00DE394D"/>
    <w:rsid w:val="00DE47A5"/>
    <w:rsid w:val="00DE5608"/>
    <w:rsid w:val="00DE58D0"/>
    <w:rsid w:val="00DE5FF8"/>
    <w:rsid w:val="00DE654F"/>
    <w:rsid w:val="00DE78AC"/>
    <w:rsid w:val="00DF050A"/>
    <w:rsid w:val="00DF0B6E"/>
    <w:rsid w:val="00DF0C86"/>
    <w:rsid w:val="00DF15E0"/>
    <w:rsid w:val="00DF2038"/>
    <w:rsid w:val="00DF2631"/>
    <w:rsid w:val="00DF28E5"/>
    <w:rsid w:val="00DF37A0"/>
    <w:rsid w:val="00DF4D3E"/>
    <w:rsid w:val="00DF69E1"/>
    <w:rsid w:val="00DF6E1C"/>
    <w:rsid w:val="00DF7BDA"/>
    <w:rsid w:val="00DF7E26"/>
    <w:rsid w:val="00E00056"/>
    <w:rsid w:val="00E00211"/>
    <w:rsid w:val="00E01348"/>
    <w:rsid w:val="00E02C39"/>
    <w:rsid w:val="00E03FA0"/>
    <w:rsid w:val="00E04905"/>
    <w:rsid w:val="00E04CA6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E39"/>
    <w:rsid w:val="00E2491F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48B"/>
    <w:rsid w:val="00E376CA"/>
    <w:rsid w:val="00E37860"/>
    <w:rsid w:val="00E37EFC"/>
    <w:rsid w:val="00E40A56"/>
    <w:rsid w:val="00E41A6D"/>
    <w:rsid w:val="00E42EB0"/>
    <w:rsid w:val="00E43D63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5AC4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23C"/>
    <w:rsid w:val="00E67C51"/>
    <w:rsid w:val="00E707F9"/>
    <w:rsid w:val="00E709FB"/>
    <w:rsid w:val="00E716C2"/>
    <w:rsid w:val="00E72284"/>
    <w:rsid w:val="00E72EFC"/>
    <w:rsid w:val="00E73828"/>
    <w:rsid w:val="00E73A11"/>
    <w:rsid w:val="00E74D51"/>
    <w:rsid w:val="00E7523A"/>
    <w:rsid w:val="00E758EC"/>
    <w:rsid w:val="00E76742"/>
    <w:rsid w:val="00E76E65"/>
    <w:rsid w:val="00E77F4A"/>
    <w:rsid w:val="00E805E9"/>
    <w:rsid w:val="00E80840"/>
    <w:rsid w:val="00E808F0"/>
    <w:rsid w:val="00E80B4C"/>
    <w:rsid w:val="00E81845"/>
    <w:rsid w:val="00E8234C"/>
    <w:rsid w:val="00E82911"/>
    <w:rsid w:val="00E8346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3"/>
    <w:rsid w:val="00E92946"/>
    <w:rsid w:val="00E93117"/>
    <w:rsid w:val="00E93FFE"/>
    <w:rsid w:val="00E94F8A"/>
    <w:rsid w:val="00E96C82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36F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963"/>
    <w:rsid w:val="00F2376F"/>
    <w:rsid w:val="00F243D8"/>
    <w:rsid w:val="00F24C49"/>
    <w:rsid w:val="00F25B66"/>
    <w:rsid w:val="00F25EB0"/>
    <w:rsid w:val="00F26A87"/>
    <w:rsid w:val="00F26BB4"/>
    <w:rsid w:val="00F26E20"/>
    <w:rsid w:val="00F2793D"/>
    <w:rsid w:val="00F3078F"/>
    <w:rsid w:val="00F30828"/>
    <w:rsid w:val="00F313D6"/>
    <w:rsid w:val="00F32F2E"/>
    <w:rsid w:val="00F33B9D"/>
    <w:rsid w:val="00F34294"/>
    <w:rsid w:val="00F35EF1"/>
    <w:rsid w:val="00F36E8B"/>
    <w:rsid w:val="00F37D47"/>
    <w:rsid w:val="00F37E63"/>
    <w:rsid w:val="00F40146"/>
    <w:rsid w:val="00F40F0C"/>
    <w:rsid w:val="00F41037"/>
    <w:rsid w:val="00F41D9F"/>
    <w:rsid w:val="00F43385"/>
    <w:rsid w:val="00F4434E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46A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40B"/>
    <w:rsid w:val="00F65970"/>
    <w:rsid w:val="00F66B9F"/>
    <w:rsid w:val="00F66BCF"/>
    <w:rsid w:val="00F66D9F"/>
    <w:rsid w:val="00F67D50"/>
    <w:rsid w:val="00F67F53"/>
    <w:rsid w:val="00F703BE"/>
    <w:rsid w:val="00F706CA"/>
    <w:rsid w:val="00F70FEA"/>
    <w:rsid w:val="00F711B7"/>
    <w:rsid w:val="00F712EB"/>
    <w:rsid w:val="00F71E50"/>
    <w:rsid w:val="00F71F69"/>
    <w:rsid w:val="00F7225E"/>
    <w:rsid w:val="00F723BA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32F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A16"/>
    <w:rsid w:val="00F90F8D"/>
    <w:rsid w:val="00F920A1"/>
    <w:rsid w:val="00F92782"/>
    <w:rsid w:val="00F93AA9"/>
    <w:rsid w:val="00F93D20"/>
    <w:rsid w:val="00F95ECD"/>
    <w:rsid w:val="00F95FA2"/>
    <w:rsid w:val="00F96464"/>
    <w:rsid w:val="00F96985"/>
    <w:rsid w:val="00F96DDF"/>
    <w:rsid w:val="00F97127"/>
    <w:rsid w:val="00F97838"/>
    <w:rsid w:val="00FA0532"/>
    <w:rsid w:val="00FA1297"/>
    <w:rsid w:val="00FA1717"/>
    <w:rsid w:val="00FA1970"/>
    <w:rsid w:val="00FA204A"/>
    <w:rsid w:val="00FA2BB3"/>
    <w:rsid w:val="00FA2C57"/>
    <w:rsid w:val="00FA362C"/>
    <w:rsid w:val="00FA3952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114C"/>
    <w:rsid w:val="00FC247A"/>
    <w:rsid w:val="00FC3AC5"/>
    <w:rsid w:val="00FC536B"/>
    <w:rsid w:val="00FC58B2"/>
    <w:rsid w:val="00FC7429"/>
    <w:rsid w:val="00FC7433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07E6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F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character" w:customStyle="1" w:styleId="ProposalChar">
    <w:name w:val="Proposal Char"/>
    <w:link w:val="Proposal"/>
    <w:qFormat/>
    <w:rsid w:val="00C75F4E"/>
    <w:rPr>
      <w:rFonts w:ascii="Times New Roman" w:hAnsi="Times New Roman"/>
      <w:b/>
      <w:bCs/>
      <w:lang w:val="en-GB" w:eastAsia="zh-CN"/>
    </w:rPr>
  </w:style>
  <w:style w:type="paragraph" w:customStyle="1" w:styleId="Observation-list">
    <w:name w:val="Observation-list"/>
    <w:basedOn w:val="Observation"/>
    <w:link w:val="Observation-listChar"/>
    <w:qFormat/>
    <w:rsid w:val="0009024B"/>
    <w:pPr>
      <w:numPr>
        <w:numId w:val="0"/>
      </w:numPr>
      <w:ind w:left="1701" w:hanging="1701"/>
    </w:pPr>
    <w:rPr>
      <w:rFonts w:eastAsia="MS Mincho"/>
      <w:bCs w:val="0"/>
      <w:szCs w:val="24"/>
      <w:lang w:val="en-US" w:eastAsia="ja-JP"/>
    </w:rPr>
  </w:style>
  <w:style w:type="character" w:customStyle="1" w:styleId="Observation-listChar">
    <w:name w:val="Observation-list Char"/>
    <w:basedOn w:val="DefaultParagraphFont"/>
    <w:link w:val="Observation-list"/>
    <w:rsid w:val="0009024B"/>
    <w:rPr>
      <w:rFonts w:ascii="Times New Roman" w:eastAsia="MS Mincho" w:hAnsi="Times New Roman"/>
      <w:b/>
      <w:szCs w:val="24"/>
      <w:lang w:eastAsia="ja-JP"/>
    </w:rPr>
  </w:style>
  <w:style w:type="character" w:styleId="Strong">
    <w:name w:val="Strong"/>
    <w:basedOn w:val="DefaultParagraphFont"/>
    <w:uiPriority w:val="22"/>
    <w:qFormat/>
    <w:rsid w:val="000E06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7eb8cfab82233be9767e976ad17f88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398d3f25f9d749b6df6f08acdf8464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7EA0D-E41D-4D28-85B1-ABE916058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6D8F97-15DE-4563-A613-E088A3EA8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253</TotalTime>
  <Pages>17</Pages>
  <Words>3069</Words>
  <Characters>17495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124</cp:revision>
  <cp:lastPrinted>2008-01-31T15:09:00Z</cp:lastPrinted>
  <dcterms:created xsi:type="dcterms:W3CDTF">2019-03-25T16:53:00Z</dcterms:created>
  <dcterms:modified xsi:type="dcterms:W3CDTF">2019-03-29T14:54:00Z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">
    <vt:lpwstr>202</vt:lpwstr>
  </property>
  <property fmtid="{D5CDD505-2E9C-101B-9397-08002B2CF9AE}" pid="15" name="AuthorIds_UIVersion_14">
    <vt:lpwstr>202</vt:lpwstr>
  </property>
</Properties>
</file>